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79" w:rsidRDefault="00387A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MATEMATİK</w:t>
      </w:r>
    </w:p>
    <w:p w:rsidR="00387A79" w:rsidRDefault="00387A7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7.55pt;margin-top:82.2pt;width:0;height:19.7pt;z-index:251607552" o:connectortype="straight"/>
        </w:pict>
      </w:r>
      <w:r>
        <w:rPr>
          <w:noProof/>
          <w:lang w:eastAsia="tr-TR"/>
        </w:rPr>
        <w:pict>
          <v:shape id="_x0000_s1027" type="#_x0000_t32" style="position:absolute;margin-left:67pt;margin-top:82.2pt;width:30.55pt;height:0;z-index:251606528" o:connectortype="straight"/>
        </w:pict>
      </w:r>
      <w:r>
        <w:rPr>
          <w:noProof/>
          <w:lang w:eastAsia="tr-TR"/>
        </w:rPr>
        <w:pict>
          <v:shape id="_x0000_s1028" type="#_x0000_t32" style="position:absolute;margin-left:67pt;margin-top:82.2pt;width:0;height:19.7pt;z-index:25160550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39.7pt;margin-top:45.55pt;width:0;height:56.35pt;z-index:25160345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25.55pt;margin-top:101.9pt;width:114.15pt;height:0;z-index:251604480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5.55pt;margin-top:45.55pt;width:0;height:56.35pt;z-index:251602432" o:connectortype="straight"/>
        </w:pict>
      </w:r>
      <w:r>
        <w:rPr>
          <w:noProof/>
          <w:lang w:eastAsia="tr-TR"/>
        </w:rPr>
        <w:pict>
          <v:shape id="_x0000_s1032" type="#_x0000_t32" style="position:absolute;margin-left:25.55pt;margin-top:45.55pt;width:114.15pt;height:0;z-index:25160140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15.25pt;margin-top:6.8pt;width:24.45pt;height:38.75pt;z-index:25160038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57.5pt;margin-top:6.8pt;width:57.75pt;height:0;z-index:25159936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5.55pt;margin-top:6.8pt;width:31.95pt;height:38.75pt;flip:x;z-index:251598336" o:connectortype="straight"/>
        </w:pict>
      </w:r>
    </w:p>
    <w:p w:rsidR="00387A79" w:rsidRDefault="00387A79">
      <w:pPr>
        <w:rPr>
          <w:rFonts w:ascii="Comic Sans MS" w:hAnsi="Comic Sans MS"/>
          <w:sz w:val="24"/>
          <w:szCs w:val="24"/>
        </w:rPr>
      </w:pPr>
    </w:p>
    <w:p w:rsidR="00387A79" w:rsidRDefault="00387A79">
      <w:pPr>
        <w:rPr>
          <w:rFonts w:ascii="Comic Sans MS" w:hAnsi="Comic Sans MS"/>
          <w:sz w:val="24"/>
          <w:szCs w:val="24"/>
        </w:rPr>
      </w:pPr>
    </w:p>
    <w:p w:rsidR="00387A79" w:rsidRDefault="00387A79">
      <w:pPr>
        <w:rPr>
          <w:rFonts w:ascii="Comic Sans MS" w:hAnsi="Comic Sans MS"/>
          <w:sz w:val="24"/>
          <w:szCs w:val="24"/>
        </w:rPr>
      </w:pPr>
    </w:p>
    <w:p w:rsidR="00387A79" w:rsidRDefault="00387A79">
      <w:pPr>
        <w:rPr>
          <w:rFonts w:ascii="Comic Sans MS" w:hAnsi="Comic Sans MS"/>
        </w:rPr>
      </w:pPr>
      <w:r w:rsidRPr="00AD5894">
        <w:rPr>
          <w:rFonts w:ascii="Comic Sans MS" w:hAnsi="Comic Sans MS"/>
          <w:b/>
        </w:rPr>
        <w:t>1</w:t>
      </w:r>
      <w:r w:rsidRPr="00AD5894">
        <w:rPr>
          <w:rFonts w:ascii="Comic Sans MS" w:hAnsi="Comic Sans MS"/>
        </w:rPr>
        <w:t xml:space="preserve">-Yukarıdaki şekilde kaç tane </w:t>
      </w:r>
      <w:r w:rsidRPr="00AD5894">
        <w:rPr>
          <w:rFonts w:ascii="Comic Sans MS" w:hAnsi="Comic Sans MS"/>
          <w:b/>
        </w:rPr>
        <w:t>dik açı</w:t>
      </w:r>
      <w:r w:rsidRPr="00AD5894">
        <w:rPr>
          <w:rFonts w:ascii="Comic Sans MS" w:hAnsi="Comic Sans MS"/>
        </w:rPr>
        <w:t xml:space="preserve"> vardır?</w:t>
      </w:r>
    </w:p>
    <w:p w:rsidR="00387A79" w:rsidRDefault="00387A79">
      <w:pPr>
        <w:rPr>
          <w:rFonts w:ascii="Comic Sans MS" w:hAnsi="Comic Sans MS"/>
        </w:rPr>
      </w:pPr>
      <w:r>
        <w:rPr>
          <w:rFonts w:ascii="Comic Sans MS" w:hAnsi="Comic Sans MS"/>
        </w:rPr>
        <w:t>A)8                     B)12                     C)10</w:t>
      </w:r>
    </w:p>
    <w:p w:rsidR="00387A79" w:rsidRDefault="00387A79">
      <w:pPr>
        <w:rPr>
          <w:rFonts w:ascii="Comic Sans MS" w:hAnsi="Comic Sans MS"/>
        </w:rPr>
      </w:pPr>
    </w:p>
    <w:p w:rsidR="00387A79" w:rsidRPr="00F468D4" w:rsidRDefault="00387A79" w:rsidP="00AD5894">
      <w:pPr>
        <w:rPr>
          <w:rFonts w:ascii="Comic Sans MS" w:hAnsi="Comic Sans MS"/>
          <w:b/>
        </w:rPr>
      </w:pPr>
      <w:r w:rsidRPr="00AD5894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-      </w:t>
      </w:r>
      <w:r>
        <w:rPr>
          <w:rFonts w:ascii="Comic Sans MS" w:hAnsi="Comic Sans MS"/>
          <w:b/>
          <w:sz w:val="36"/>
          <w:szCs w:val="36"/>
        </w:rPr>
        <w:t>4   9   2   0   3   8</w:t>
      </w:r>
      <w:r>
        <w:rPr>
          <w:rFonts w:ascii="Comic Sans MS" w:hAnsi="Comic Sans MS"/>
          <w:b/>
        </w:rPr>
        <w:t xml:space="preserve">                                   </w:t>
      </w:r>
      <w:r>
        <w:rPr>
          <w:rFonts w:ascii="Comic Sans MS" w:hAnsi="Comic Sans MS"/>
          <w:b/>
          <w:sz w:val="16"/>
          <w:szCs w:val="16"/>
        </w:rPr>
        <w:t>.</w:t>
      </w:r>
      <w:r w:rsidRPr="00F468D4">
        <w:rPr>
          <w:rFonts w:ascii="Comic Sans MS" w:hAnsi="Comic Sans MS"/>
        </w:rPr>
        <w:t xml:space="preserve">Yukarıdaki sayıların üçünü kullanarak yazılabilecek </w:t>
      </w:r>
      <w:r w:rsidRPr="00F468D4">
        <w:rPr>
          <w:rFonts w:ascii="Comic Sans MS" w:hAnsi="Comic Sans MS"/>
          <w:b/>
          <w:u w:val="single"/>
        </w:rPr>
        <w:t xml:space="preserve">400’den büyük en küçük </w:t>
      </w:r>
      <w:r>
        <w:rPr>
          <w:rFonts w:ascii="Comic Sans MS" w:hAnsi="Comic Sans MS"/>
          <w:b/>
          <w:u w:val="single"/>
        </w:rPr>
        <w:t xml:space="preserve">üç basamaklı </w:t>
      </w:r>
      <w:r w:rsidRPr="00F468D4">
        <w:rPr>
          <w:rFonts w:ascii="Comic Sans MS" w:hAnsi="Comic Sans MS"/>
          <w:b/>
          <w:u w:val="single"/>
        </w:rPr>
        <w:t>doğal sayı</w:t>
      </w:r>
      <w:r w:rsidRPr="00F468D4">
        <w:rPr>
          <w:rFonts w:ascii="Comic Sans MS" w:hAnsi="Comic Sans MS"/>
        </w:rPr>
        <w:t xml:space="preserve"> aşağıdakilerden hangisidir?</w:t>
      </w:r>
    </w:p>
    <w:p w:rsidR="00387A79" w:rsidRDefault="00387A79" w:rsidP="00AD5894">
      <w:pPr>
        <w:rPr>
          <w:rFonts w:ascii="Comic Sans MS" w:hAnsi="Comic Sans MS"/>
        </w:rPr>
      </w:pPr>
      <w:r>
        <w:rPr>
          <w:rFonts w:ascii="Comic Sans MS" w:hAnsi="Comic Sans MS"/>
        </w:rPr>
        <w:t>A)423                     B)402                C)203</w:t>
      </w:r>
    </w:p>
    <w:p w:rsidR="00387A79" w:rsidRDefault="00387A79" w:rsidP="00AD5894">
      <w:pPr>
        <w:rPr>
          <w:rFonts w:ascii="Comic Sans MS" w:hAnsi="Comic Sans MS"/>
        </w:rPr>
      </w:pPr>
      <w:r w:rsidRPr="00F468D4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 </w:t>
      </w:r>
      <w:hyperlink r:id="rId5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i1025" type="#_x0000_t75" alt="http://t0.gstatic.com/images?q=tbn:ANd9GcR_A-E6JJUfPvf4aY2p9c-mlQexbyMyG7VMvNCvsl6sRVpLuj9SDBkRKdcG4g" href="http://www.google.com.tr/imgres?imgurl=http://www.basarannkirtasiye.com/Medya/Urun/052153_plus.jpg&amp;imgrefurl=http://www.basarannkirtasiye.com/Kat/1-yazi-gerecleri/7-versatil-kalem/43-fc-grip-plus-versatil-kalem-07.html&amp;usg=__EJWpysyHVAKKKZ-hWOay2N4Y0MY=&amp;h=364&amp;w=500&amp;sz=87&amp;hl=tr&amp;start=71&amp;zoom=1&amp;tbnid=B0z4JUa6tYENUM:&amp;tbnh=116&amp;tbnw=159&amp;ei=pending&amp;prev=/search?q=kalem+resmi&amp;hl=tr&amp;biw=1003&amp;bih=539&amp;tbm=isch0,1697&amp;itbs=1&amp;biw=1003&amp;bih=539&amp;iact=rc&amp;dur=120&amp;oei=S_WlTaefJouHswaG0cj_Bg&amp;page=5&amp;ndsp=17&amp;ved=1t:429,r:1,s:71&amp;tx=95&amp;ty=" style="width:120.75pt;height:17.25pt;visibility:visible" o:button="t">
              <v:fill o:detectmouseclick="t"/>
              <v:imagedata r:id="rId6" o:title="" cropbottom="53768f" cropright="6080f"/>
            </v:shape>
          </w:pict>
        </w:r>
      </w:hyperlink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t xml:space="preserve">   </w:t>
      </w:r>
      <w:r>
        <w:rPr>
          <w:rFonts w:ascii="Arial" w:hAnsi="Arial" w:cs="Arial"/>
          <w:noProof/>
          <w:color w:val="0000FF"/>
          <w:sz w:val="16"/>
          <w:szCs w:val="16"/>
          <w:shd w:val="clear" w:color="auto" w:fill="CCCCCC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t xml:space="preserve">  </w:t>
      </w:r>
      <w:hyperlink r:id="rId7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22" o:spid="_x0000_i1026" type="#_x0000_t75" alt="http://t3.gstatic.com/images?q=tbn:ANd9GcRXWifyciFRk5yEvHYzV93qdNb1YLSW_IVbRQq4iX9D70OoLh3IJQRjTd0M" href="http://www.google.com.tr/imgres?imgurl=http://gurunshop.com/backoffice/pictures/FABER-CASTELL-CANDY-PLASTIK-KILIFLI-SILGI-30-LU-_468_large.jpg&amp;imgrefurl=http://gurunshop.com/urun_detay.asp?pid=468&amp;usg=__6fzKpCzIG7FAyAEU5YcKbDL3eW4=&amp;h=301&amp;w=550&amp;sz=30&amp;hl=tr&amp;start=107&amp;zoom=1&amp;tbnid=7TzzExrWtZqwYM:&amp;tbnh=96&amp;tbnw=175&amp;ei=3falTcPYBI2TswbjofSJCA&amp;prev=/search?q=silgi+resmi&amp;hl=tr&amp;biw=1003&amp;bih=539&amp;site=search&amp;tbm=isch&amp;itbs=1&amp;iact=rc&amp;dur=0&amp;oei=k_alTdqrBIODswbV49isBw&amp;page=8&amp;ndsp=16&amp;ved=1t:429,r:0,s:107&amp;tx=43&amp;ty=" style="width:47.25pt;height:28.5pt;visibility:visible" o:button="t">
              <v:fill o:detectmouseclick="t"/>
              <v:imagedata r:id="rId8" o:title="" cropbottom="38881f" cropleft="3046f" cropright="40825f"/>
            </v:shape>
          </w:pict>
        </w:r>
      </w:hyperlink>
      <w:hyperlink r:id="rId9" w:history="1">
        <w:r w:rsidRPr="00D65689">
          <w:rPr>
            <w:rFonts w:ascii="Arial" w:hAnsi="Arial" w:cs="Arial"/>
            <w:noProof/>
            <w:vanish/>
            <w:color w:val="0000FF"/>
            <w:sz w:val="27"/>
            <w:szCs w:val="27"/>
            <w:lang w:eastAsia="tr-TR"/>
          </w:rPr>
          <w:pict>
            <v:shape id="rg_hi" o:spid="_x0000_i1027" type="#_x0000_t75" alt="http://t1.gstatic.com/images?q=tbn:ANd9GcSsQa3i3mc44sRF5L0ijJ_YF8-DsbRci6ti23qzxiiKg-Mk_9aB" href="http://www.google.com.tr/imgres?imgurl=http://www.printplast.com.tr/content/images/cetvel4.jpg&amp;imgrefurl=http://www.printplast.com.tr/index.php/promosyon-urunleri/&amp;usg=__HpUcnw3pOmtCwcvaDhq6RDuuxa4=&amp;h=287&amp;w=430&amp;sz=39&amp;hl=tr&amp;start=9&amp;zoom=1&amp;tbnid=Y6rRKDMmKbKpFM:&amp;tbnh=84&amp;tbnw=126&amp;ei=2vSlTemXE5DEtAbAlMmsBw&amp;prev=/search?q=cetvel+resmi&amp;hl=tr&amp;sa=X&amp;biw=1003&amp;bih=539&amp;tbm=isch&amp;prmd=ivns&amp;itbs" style="width:206.25pt;height:137.25pt;visibility:visible" o:button="t">
              <v:fill o:detectmouseclick="t"/>
              <v:imagedata r:id="rId10" o:title=""/>
            </v:shape>
          </w:pict>
        </w:r>
      </w:hyperlink>
    </w:p>
    <w:p w:rsidR="00387A79" w:rsidRDefault="00387A79" w:rsidP="00AD5894">
      <w:pPr>
        <w:rPr>
          <w:rFonts w:ascii="Comic Sans MS" w:hAnsi="Comic Sans MS"/>
        </w:rPr>
      </w:pPr>
      <w:hyperlink r:id="rId11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4" o:spid="_x0000_i1028" type="#_x0000_t75" alt="http://t1.gstatic.com/images?q=tbn:ANd9GcSsQa3i3mc44sRF5L0ijJ_YF8-DsbRci6ti23qzxiiKg-Mk_9aB" href="http://www.google.com.tr/imgres?imgurl=http://www.printplast.com.tr/content/images/cetvel4.jpg&amp;imgrefurl=http://www.printplast.com.tr/index.php/promosyon-urunleri/&amp;usg=__HpUcnw3pOmtCwcvaDhq6RDuuxa4=&amp;h=287&amp;w=430&amp;sz=39&amp;hl=tr&amp;start=0&amp;zoom=1&amp;tbnid=Y6rRKDMmKbKpFM:&amp;tbnh=133&amp;tbnw=197&amp;ei=A_WlTf6vI8zAswanjs2eCA&amp;prev=/search?q=cetvel+resmi&amp;hl=tr&amp;sa=X&amp;biw=1003&amp;bih=539&amp;tbm=isch&amp;prmd=ivns&amp;itbs=1&amp;iact=rc&amp;dur=400&amp;oei=2vSlTemXE5DEtAbAlMmsBw&amp;page=1&amp;ndsp=15&amp;ved=1t:429,r:8,s:0&amp;tx=89&amp;ty=" style="width:247.5pt;height:49.5pt;visibility:visible" o:button="t">
              <v:fill o:detectmouseclick="t"/>
              <v:imagedata r:id="rId10" o:title="" croptop="23087f" cropbottom="22132f"/>
            </v:shape>
          </w:pict>
        </w:r>
      </w:hyperlink>
    </w:p>
    <w:p w:rsidR="00387A79" w:rsidRDefault="00387A7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Şekildeki kalem, silgiden kaç cm </w:t>
      </w:r>
      <w:r w:rsidRPr="0069272E">
        <w:rPr>
          <w:rFonts w:ascii="Comic Sans MS" w:hAnsi="Comic Sans MS"/>
          <w:b/>
        </w:rPr>
        <w:t>uzundur</w:t>
      </w:r>
      <w:r>
        <w:rPr>
          <w:rFonts w:ascii="Comic Sans MS" w:hAnsi="Comic Sans MS"/>
        </w:rPr>
        <w:t>?</w:t>
      </w:r>
    </w:p>
    <w:p w:rsidR="00387A79" w:rsidRDefault="00387A79">
      <w:pPr>
        <w:rPr>
          <w:rFonts w:ascii="Comic Sans MS" w:hAnsi="Comic Sans MS"/>
        </w:rPr>
      </w:pPr>
      <w:r>
        <w:rPr>
          <w:rFonts w:ascii="Comic Sans MS" w:hAnsi="Comic Sans MS"/>
        </w:rPr>
        <w:t>A)3                       B)7                     C)9</w:t>
      </w:r>
    </w:p>
    <w:p w:rsidR="00387A79" w:rsidRDefault="00387A79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77.2pt;margin-top:27.1pt;width:140.6pt;height:48pt;z-index:251608576" adj="-4317,7853">
            <v:textbox>
              <w:txbxContent>
                <w:p w:rsidR="00387A79" w:rsidRPr="006A2FFC" w:rsidRDefault="00387A79">
                  <w:pPr>
                    <w:rPr>
                      <w:rFonts w:ascii="Comic Sans MS" w:hAnsi="Comic Sans MS"/>
                    </w:rPr>
                  </w:pPr>
                  <w:r w:rsidRPr="006A2FFC">
                    <w:rPr>
                      <w:rFonts w:ascii="Comic Sans MS" w:hAnsi="Comic Sans MS"/>
                    </w:rPr>
                    <w:t>4 köşeli bir şekil çizdim</w:t>
                  </w:r>
                  <w:r>
                    <w:rPr>
                      <w:rFonts w:ascii="Comic Sans MS" w:hAnsi="Comic Sans MS"/>
                    </w:rPr>
                    <w:t>.</w:t>
                  </w:r>
                  <w:r w:rsidRPr="006A2FFC">
                    <w:rPr>
                      <w:rFonts w:ascii="Comic Sans MS" w:hAnsi="Comic Sans MS"/>
                    </w:rPr>
                    <w:t xml:space="preserve"> 2 </w:t>
                  </w:r>
                  <w:r>
                    <w:rPr>
                      <w:rFonts w:ascii="Comic Sans MS" w:hAnsi="Comic Sans MS"/>
                    </w:rPr>
                    <w:t>açısını gösterdim.</w:t>
                  </w:r>
                </w:p>
              </w:txbxContent>
            </v:textbox>
          </v:shape>
        </w:pict>
      </w:r>
    </w:p>
    <w:p w:rsidR="00387A79" w:rsidRDefault="00387A79">
      <w:pPr>
        <w:rPr>
          <w:rFonts w:ascii="Comic Sans MS" w:hAnsi="Comic Sans MS"/>
        </w:rPr>
      </w:pPr>
      <w:r w:rsidRPr="00A938E4">
        <w:rPr>
          <w:rFonts w:ascii="Comic Sans MS" w:hAnsi="Comic Sans MS"/>
          <w:b/>
        </w:rPr>
        <w:t>4-</w:t>
      </w:r>
      <w:r w:rsidRPr="00D65689">
        <w:rPr>
          <w:rFonts w:ascii="Comic Sans MS" w:hAnsi="Comic Sans MS"/>
          <w:noProof/>
          <w:lang w:eastAsia="tr-TR"/>
        </w:rPr>
        <w:pict>
          <v:shape id="Resim 25" o:spid="_x0000_i1029" type="#_x0000_t75" style="width:37.5pt;height:63pt;visibility:visible">
            <v:imagedata r:id="rId12" o:title=""/>
            <o:lock v:ext="edit" cropping="t"/>
          </v:shape>
        </w:pict>
      </w:r>
      <w:r>
        <w:rPr>
          <w:rFonts w:ascii="Comic Sans MS" w:hAnsi="Comic Sans MS"/>
          <w:b/>
        </w:rPr>
        <w:t>Aşağıdakilerden hangisi Şeyda’nın yaptığı şekildir?</w:t>
      </w:r>
    </w:p>
    <w:p w:rsidR="00387A79" w:rsidRDefault="00387A7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7" type="#_x0000_t32" style="position:absolute;margin-left:170.95pt;margin-top:6.85pt;width:0;height:10.2pt;z-index:251613696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60.75pt;margin-top:17.05pt;width:10.2pt;height:0;z-index:251614720" o:connectortype="straight"/>
        </w:pict>
      </w:r>
      <w:r>
        <w:rPr>
          <w:noProof/>
          <w:lang w:eastAsia="tr-TR"/>
        </w:rPr>
        <w:pict>
          <v:rect id="_x0000_s1039" style="position:absolute;margin-left:160.75pt;margin-top:6.85pt;width:40.05pt;height:1in;z-index:25161062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margin-left:24.55pt;margin-top:6.85pt;width:83.25pt;height:1in;z-index:251609600"/>
        </w:pict>
      </w:r>
    </w:p>
    <w:p w:rsidR="00387A79" w:rsidRDefault="00387A79">
      <w:pPr>
        <w:rPr>
          <w:rFonts w:ascii="Comic Sans MS" w:hAnsi="Comic Sans MS"/>
        </w:rPr>
      </w:pPr>
    </w:p>
    <w:p w:rsidR="00387A79" w:rsidRDefault="00387A79" w:rsidP="006A2FFC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1" type="#_x0000_t32" style="position:absolute;left:0;text-align:left;margin-left:188.6pt;margin-top:14.05pt;width:12.2pt;height:0;z-index:251616768" o:connectortype="straight"/>
        </w:pict>
      </w:r>
      <w:r>
        <w:rPr>
          <w:noProof/>
          <w:lang w:eastAsia="tr-TR"/>
        </w:rPr>
        <w:pict>
          <v:shape id="_x0000_s1042" type="#_x0000_t32" style="position:absolute;left:0;text-align:left;margin-left:188.6pt;margin-top:14.05pt;width:0;height:9.55pt;z-index:251615744" o:connectortype="straight"/>
        </w:pict>
      </w:r>
      <w:r>
        <w:rPr>
          <w:noProof/>
          <w:lang w:eastAsia="tr-TR"/>
        </w:rPr>
        <w:pict>
          <v:shape id="_x0000_s1043" style="position:absolute;left:0;text-align:left;margin-left:90.1pt;margin-top:8.6pt;width:7.45pt;height:15pt;z-index:251612672" coordsize="149,300" path="m149,c87,125,25,250,,300e" filled="f">
            <v:path arrowok="t"/>
          </v:shape>
        </w:pict>
      </w:r>
      <w:r>
        <w:rPr>
          <w:noProof/>
          <w:lang w:eastAsia="tr-TR"/>
        </w:rPr>
        <w:pict>
          <v:shape id="_x0000_s1044" style="position:absolute;left:0;text-align:left;margin-left:33.05pt;margin-top:8.6pt;width:10.85pt;height:15pt;z-index:251611648" coordsize="217,300" path="m,c90,125,181,250,217,300e" filled="f">
            <v:path arrowok="t"/>
          </v:shape>
        </w:pict>
      </w:r>
      <w:r>
        <w:rPr>
          <w:rFonts w:ascii="Comic Sans MS" w:hAnsi="Comic Sans MS"/>
        </w:rPr>
        <w:t xml:space="preserve"> </w:t>
      </w:r>
      <w:r w:rsidRPr="006A2FFC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 xml:space="preserve">  </w:t>
      </w:r>
      <w:r w:rsidRPr="006A2FFC">
        <w:rPr>
          <w:rFonts w:ascii="Comic Sans MS" w:hAnsi="Comic Sans MS"/>
        </w:rPr>
        <w:t xml:space="preserve"> B)</w:t>
      </w:r>
    </w:p>
    <w:p w:rsidR="00387A79" w:rsidRDefault="00387A79" w:rsidP="00A938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5" type="#_x0000_t32" style="position:absolute;margin-left:77.2pt;margin-top:11.7pt;width:0;height:15.65pt;z-index:251620864" o:connectortype="straight"/>
        </w:pict>
      </w:r>
      <w:r>
        <w:rPr>
          <w:noProof/>
          <w:lang w:eastAsia="tr-TR"/>
        </w:rPr>
        <w:pict>
          <v:shape id="_x0000_s1046" type="#_x0000_t32" style="position:absolute;margin-left:38.45pt;margin-top:11.7pt;width:.7pt;height:15.65pt;z-index:251618816" o:connectortype="straight"/>
        </w:pict>
      </w:r>
      <w:r>
        <w:rPr>
          <w:noProof/>
          <w:lang w:eastAsia="tr-TR"/>
        </w:rPr>
        <w:pict>
          <v:rect id="_x0000_s1047" style="position:absolute;margin-left:25.55pt;margin-top:11.7pt;width:64.55pt;height:60.45pt;z-index:251617792"/>
        </w:pict>
      </w:r>
    </w:p>
    <w:p w:rsidR="00387A79" w:rsidRDefault="00387A79" w:rsidP="00A938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8" type="#_x0000_t32" style="position:absolute;margin-left:77.2pt;margin-top:-.25pt;width:12.9pt;height:.05pt;z-index:251621888" o:connectortype="straight"/>
        </w:pict>
      </w:r>
      <w:r>
        <w:rPr>
          <w:noProof/>
          <w:lang w:eastAsia="tr-TR"/>
        </w:rPr>
        <w:pict>
          <v:shape id="_x0000_s1049" type="#_x0000_t32" style="position:absolute;margin-left:77.2pt;margin-top:31pt;width:12.9pt;height:0;z-index:251625984" o:connectortype="straight"/>
        </w:pict>
      </w:r>
      <w:r>
        <w:rPr>
          <w:noProof/>
          <w:lang w:eastAsia="tr-TR"/>
        </w:rPr>
        <w:pict>
          <v:shape id="_x0000_s1050" type="#_x0000_t32" style="position:absolute;margin-left:77.2pt;margin-top:31pt;width:0;height:13.55pt;z-index:25162496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39.15pt;margin-top:31pt;width:0;height:13.55pt;z-index:25162393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24.55pt;margin-top:30.3pt;width:13.9pt;height:.7pt;z-index:251622912" o:connectortype="straight"/>
        </w:pict>
      </w:r>
      <w:r>
        <w:rPr>
          <w:noProof/>
          <w:lang w:eastAsia="tr-TR"/>
        </w:rPr>
        <w:pict>
          <v:shape id="_x0000_s1053" type="#_x0000_t32" style="position:absolute;margin-left:24.55pt;margin-top:-.25pt;width:14.6pt;height:0;z-index:251619840" o:connectortype="straight"/>
        </w:pict>
      </w:r>
      <w:r>
        <w:rPr>
          <w:rFonts w:ascii="Comic Sans MS" w:hAnsi="Comic Sans MS"/>
        </w:rPr>
        <w:t xml:space="preserve">   C)</w:t>
      </w:r>
    </w:p>
    <w:p w:rsidR="00387A79" w:rsidRDefault="00387A79" w:rsidP="00A938E4">
      <w:pPr>
        <w:rPr>
          <w:rFonts w:ascii="Comic Sans MS" w:hAnsi="Comic Sans MS"/>
        </w:rPr>
      </w:pPr>
    </w:p>
    <w:p w:rsidR="00387A79" w:rsidRDefault="00387A79" w:rsidP="00A938E4">
      <w:pPr>
        <w:rPr>
          <w:rFonts w:ascii="Comic Sans MS" w:hAnsi="Comic Sans MS"/>
        </w:rPr>
      </w:pPr>
    </w:p>
    <w:p w:rsidR="00387A79" w:rsidRDefault="00387A79" w:rsidP="00A938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54" type="#_x0000_t32" style="position:absolute;margin-left:94.2pt;margin-top:6.2pt;width:59.8pt;height:105.25pt;z-index:251627008" o:connectortype="straight" strokecolor="#c0504d" strokeweight="1pt">
            <v:stroke startarrow="block" endarrow="block"/>
            <v:shadow type="perspective" color="#622423" offset="1pt" offset2="-3pt"/>
          </v:shape>
        </w:pict>
      </w:r>
      <w:r>
        <w:rPr>
          <w:noProof/>
          <w:lang w:eastAsia="tr-TR"/>
        </w:rPr>
        <w:pict>
          <v:shape id="_x0000_s1055" type="#_x0000_t32" style="position:absolute;margin-left:115.9pt;margin-top:-1.3pt;width:1.4pt;height:112.75pt;z-index:251628032" o:connectortype="straight">
            <v:stroke startarrow="block" endarrow="block"/>
          </v:shape>
        </w:pict>
      </w:r>
    </w:p>
    <w:p w:rsidR="00387A79" w:rsidRDefault="00387A79" w:rsidP="00A938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56" type="#_x0000_t32" style="position:absolute;margin-left:-13.1pt;margin-top:63.45pt;width:181.3pt;height:2pt;flip:y;z-index:251629056" o:connectortype="straight" strokecolor="#4f81bd" strokeweight="1pt">
            <v:stroke startarrow="block" endarrow="block"/>
            <v:shadow type="perspective" color="#243f60" offset="1pt" offset2="-3pt"/>
          </v:shape>
        </w:pict>
      </w:r>
      <w:hyperlink r:id="rId13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29" o:spid="_x0000_i1030" type="#_x0000_t75" alt="http://t1.gstatic.com/images?q=tbn:ANd9GcSc4_InGQmQrwKHPDqQ60-0SdIgnb2wyKw6GwYFrH8kaBM86dDCxQvf6nMEmA" href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" style="width:115.5pt;height:58.5pt;visibility:visible" o:button="t">
              <v:fill o:detectmouseclick="t"/>
              <v:imagedata r:id="rId14" o:title="" croptop="7437f" cropbottom="8371f"/>
            </v:shape>
          </w:pict>
        </w:r>
      </w:hyperlink>
      <w:r>
        <w:rPr>
          <w:rFonts w:ascii="Comic Sans MS" w:hAnsi="Comic Sans MS"/>
        </w:rPr>
        <w:t xml:space="preserve">                p</w:t>
      </w:r>
    </w:p>
    <w:p w:rsidR="00387A79" w:rsidRDefault="00387A79" w:rsidP="00A938E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c        m                                     </w:t>
      </w:r>
    </w:p>
    <w:p w:rsidR="00387A79" w:rsidRDefault="00387A79" w:rsidP="00A938E4">
      <w:pPr>
        <w:rPr>
          <w:rFonts w:ascii="Comic Sans MS" w:hAnsi="Comic Sans MS"/>
        </w:rPr>
      </w:pPr>
      <w:r w:rsidRPr="00B07FE2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şeklin </w:t>
      </w:r>
      <w:r w:rsidRPr="00B07FE2">
        <w:rPr>
          <w:rFonts w:ascii="Comic Sans MS" w:hAnsi="Comic Sans MS"/>
          <w:b/>
        </w:rPr>
        <w:t>p doğrusuna</w:t>
      </w:r>
      <w:r>
        <w:rPr>
          <w:rFonts w:ascii="Comic Sans MS" w:hAnsi="Comic Sans MS"/>
        </w:rPr>
        <w:t xml:space="preserve"> göre simetriği aşağıdakilerden hangisidir?</w:t>
      </w:r>
    </w:p>
    <w:p w:rsidR="00387A79" w:rsidRPr="00B07FE2" w:rsidRDefault="00387A79" w:rsidP="00B07FE2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  <w:r w:rsidRPr="00B07FE2">
        <w:rPr>
          <w:rFonts w:ascii="Comic Sans MS" w:hAnsi="Comic Sans MS" w:cs="Arial"/>
          <w:noProof/>
          <w:color w:val="000000"/>
          <w:sz w:val="24"/>
          <w:szCs w:val="24"/>
          <w:shd w:val="clear" w:color="auto" w:fill="CCCCCC"/>
          <w:lang w:eastAsia="tr-TR"/>
        </w:rPr>
        <w:t>A)</w:t>
      </w:r>
      <w:hyperlink r:id="rId15" w:history="1">
        <w:r w:rsidRPr="000B1744">
          <w:rPr>
            <w:noProof/>
            <w:lang w:eastAsia="tr-TR"/>
          </w:rPr>
          <w:pict>
            <v:shape id="_x0000_i1031" type="#_x0000_t75" alt="http://t1.gstatic.com/images?q=tbn:ANd9GcSc4_InGQmQrwKHPDqQ60-0SdIgnb2wyKw6GwYFrH8kaBM86dDCxQvf6nMEmA" href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" style="width:115.5pt;height:58.5pt;flip:x;visibility:visible" o:button="t">
              <v:fill o:detectmouseclick="t"/>
              <v:imagedata r:id="rId14" o:title="" croptop="7437f" cropbottom="8371f"/>
            </v:shape>
          </w:pict>
        </w:r>
      </w:hyperlink>
    </w:p>
    <w:p w:rsidR="00387A79" w:rsidRDefault="00387A79" w:rsidP="00B07FE2">
      <w:pPr>
        <w:pStyle w:val="ListParagraph"/>
        <w:rPr>
          <w:rFonts w:ascii="Comic Sans MS" w:hAnsi="Comic Sans MS"/>
        </w:rPr>
      </w:pPr>
    </w:p>
    <w:p w:rsidR="00387A79" w:rsidRDefault="00387A79" w:rsidP="00B07F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 </w:t>
      </w:r>
      <w:hyperlink r:id="rId16" w:history="1">
        <w:r w:rsidRPr="00D65689">
          <w:rPr>
            <w:rFonts w:ascii="Comic Sans MS" w:hAnsi="Comic Sans MS"/>
            <w:noProof/>
            <w:lang w:eastAsia="tr-TR"/>
          </w:rPr>
          <w:pict>
            <v:shape id="_x0000_i1032" type="#_x0000_t75" alt="http://t1.gstatic.com/images?q=tbn:ANd9GcSc4_InGQmQrwKHPDqQ60-0SdIgnb2wyKw6GwYFrH8kaBM86dDCxQvf6nMEmA" href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" style="width:111pt;height:62.25pt;flip:y;visibility:visible" o:button="t">
              <v:fill o:detectmouseclick="t"/>
              <v:imagedata r:id="rId14" o:title="" croptop="7437f" cropbottom="8371f"/>
            </v:shape>
          </w:pict>
        </w:r>
      </w:hyperlink>
    </w:p>
    <w:p w:rsidR="00387A79" w:rsidRDefault="00387A79" w:rsidP="00B07FE2">
      <w:pPr>
        <w:rPr>
          <w:rFonts w:ascii="Comic Sans MS" w:hAnsi="Comic Sans MS"/>
        </w:rPr>
      </w:pPr>
    </w:p>
    <w:p w:rsidR="00387A79" w:rsidRPr="00B07FE2" w:rsidRDefault="00387A79" w:rsidP="00B07FE2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B55CCA">
        <w:t xml:space="preserve"> </w:t>
      </w:r>
      <w:hyperlink r:id="rId17" w:history="1">
        <w:r w:rsidRPr="00D65689">
          <w:rPr>
            <w:rFonts w:ascii="Comic Sans MS" w:hAnsi="Comic Sans MS"/>
            <w:noProof/>
            <w:lang w:eastAsia="tr-TR"/>
          </w:rPr>
          <w:pict>
            <v:shape id="_x0000_i1033" type="#_x0000_t75" alt="http://t1.gstatic.com/images?q=tbn:ANd9GcSc4_InGQmQrwKHPDqQ60-0SdIgnb2wyKw6GwYFrH8kaBM86dDCxQvf6nMEmA" href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" style="width:115.5pt;height:54.75pt;flip:x y;visibility:visible" o:button="t">
              <v:fill o:detectmouseclick="t"/>
              <v:imagedata r:id="rId14" o:title="" croptop="7437f" cropbottom="8371f"/>
            </v:shape>
          </w:pict>
        </w:r>
      </w:hyperlink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  <w:b/>
        </w:rPr>
      </w:pPr>
      <w:r w:rsidRPr="0081157B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Bir boya fabrikası , fabrikadaki 84L’lik beyaz boyanın yarısını 6’şar litrelik kaplara doldurmak istiyor.                                                                            </w:t>
      </w:r>
      <w:r w:rsidRPr="0081157B">
        <w:rPr>
          <w:rFonts w:ascii="Comic Sans MS" w:hAnsi="Comic Sans MS"/>
          <w:b/>
        </w:rPr>
        <w:t>Toplam kaç şişeye ihtiyaç vardır?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  <w:b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A)14                            B)36                   C)7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 w:rsidRPr="0081157B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Aşağıdakilerden hangisi </w:t>
      </w:r>
      <w:r w:rsidRPr="0081157B">
        <w:rPr>
          <w:rFonts w:ascii="Comic Sans MS" w:hAnsi="Comic Sans MS"/>
          <w:b/>
        </w:rPr>
        <w:t>doğru parçasının çizgi modelidir?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7" type="#_x0000_t34" style="position:absolute;margin-left:22.85pt;margin-top:8.3pt;width:93.05pt;height:21.1pt;z-index:251630080" o:connectortype="elbow" adj="10794,-670317,-78519">
            <v:stroke endarrow="block"/>
          </v:shape>
        </w:pict>
      </w:r>
      <w:r>
        <w:rPr>
          <w:rFonts w:ascii="Comic Sans MS" w:hAnsi="Comic Sans MS"/>
        </w:rPr>
        <w:t>A)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8" type="#_x0000_t32" style="position:absolute;margin-left:41.2pt;margin-top:11.15pt;width:112.8pt;height:3.2pt;flip:y;z-index:251631104" o:connectortype="straight"/>
        </w:pict>
      </w:r>
      <w:r>
        <w:rPr>
          <w:rFonts w:ascii="Comic Sans MS" w:hAnsi="Comic Sans MS"/>
        </w:rPr>
        <w:t>B)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9" type="#_x0000_t32" style="position:absolute;margin-left:19.45pt;margin-top:6.65pt;width:111.4pt;height:0;flip:x;z-index:251632128" o:connectortype="straight">
            <v:stroke startarrow="block" endarrow="block"/>
          </v:shape>
        </w:pict>
      </w:r>
      <w:r>
        <w:rPr>
          <w:rFonts w:ascii="Comic Sans MS" w:hAnsi="Comic Sans MS"/>
        </w:rPr>
        <w:t>C)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60" type="#_x0000_t32" style="position:absolute;margin-left:20.15pt;margin-top:6.85pt;width:.65pt;height:194.25pt;flip:y;z-index:251633152" o:connectortype="straight">
            <v:stroke endarrow="block"/>
          </v:shape>
        </w:pic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 xml:space="preserve">     araç sayısı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61" type="#_x0000_t32" style="position:absolute;margin-left:14.7pt;margin-top:15.7pt;width:12.25pt;height:0;z-index:251639296" o:connectortype="straight"/>
        </w:pic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Resim 32" o:spid="_x0000_i1034" type="#_x0000_t75" style="width:40.5pt;height:27.75pt;visibility:visible">
            <v:imagedata r:id="rId18" o:title=""/>
            <o:lock v:ext="edit" cropping="t"/>
          </v:shape>
        </w:pict>
      </w:r>
    </w:p>
    <w:p w:rsidR="00387A79" w:rsidRDefault="00387A79" w:rsidP="00B07FE2">
      <w:pPr>
        <w:pStyle w:val="ListParagraph"/>
        <w:ind w:left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62" type="#_x0000_t32" style="position:absolute;margin-left:14.7pt;margin-top:3.25pt;width:12.25pt;height:.7pt;flip:y;z-index:251638272" o:connectortype="straight"/>
        </w:pict>
      </w:r>
      <w:r>
        <w:rPr>
          <w:rFonts w:ascii="Comic Sans MS" w:hAnsi="Comic Sans MS"/>
          <w:sz w:val="20"/>
          <w:szCs w:val="20"/>
        </w:rPr>
        <w:t xml:space="preserve">         </w:t>
      </w:r>
      <w:r w:rsidRPr="00D65689">
        <w:rPr>
          <w:rFonts w:ascii="Comic Sans MS" w:hAnsi="Comic Sans MS"/>
          <w:noProof/>
          <w:lang w:eastAsia="tr-TR"/>
        </w:rPr>
        <w:pict>
          <v:shape id="_x0000_i1035" type="#_x0000_t75" style="width:40.5pt;height:27.75pt;visibility:visible">
            <v:imagedata r:id="rId18" o:title=""/>
            <o:lock v:ext="edit" cropping="t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Resim 35" o:spid="_x0000_i1036" type="#_x0000_t75" style="width:32.25pt;height:32.25pt;visibility:visible">
            <v:imagedata r:id="rId19" o:title=""/>
          </v:shape>
        </w:pict>
      </w:r>
    </w:p>
    <w:p w:rsidR="00387A79" w:rsidRDefault="00387A79" w:rsidP="00B07FE2">
      <w:pPr>
        <w:pStyle w:val="ListParagraph"/>
        <w:ind w:left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63" type="#_x0000_t32" style="position:absolute;margin-left:14.7pt;margin-top:2pt;width:12.25pt;height:.05pt;z-index:251637248" o:connectortype="straight"/>
        </w:pict>
      </w:r>
      <w:r>
        <w:rPr>
          <w:rFonts w:ascii="Comic Sans MS" w:hAnsi="Comic Sans MS"/>
          <w:sz w:val="20"/>
          <w:szCs w:val="20"/>
        </w:rPr>
        <w:t xml:space="preserve"> 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37" type="#_x0000_t75" style="width:40.5pt;height:27.75pt;visibility:visible">
            <v:imagedata r:id="rId18" o:title=""/>
            <o:lock v:ext="edit" cropping="t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Resim 33" o:spid="_x0000_i1038" type="#_x0000_t75" style="width:29.25pt;height:29.25pt;visibility:visible">
            <v:imagedata r:id="rId20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39" type="#_x0000_t75" style="width:32.25pt;height:32.25pt;visibility:visible">
            <v:imagedata r:id="rId19" o:title=""/>
          </v:shape>
        </w:pict>
      </w:r>
    </w:p>
    <w:p w:rsidR="00387A79" w:rsidRDefault="00387A79" w:rsidP="00B07FE2">
      <w:pPr>
        <w:pStyle w:val="ListParagraph"/>
        <w:ind w:left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64" type="#_x0000_t32" style="position:absolute;margin-left:14.7pt;margin-top:.05pt;width:12.25pt;height:0;z-index:251636224" o:connectortype="straight"/>
        </w:pict>
      </w:r>
      <w:r>
        <w:rPr>
          <w:rFonts w:ascii="Comic Sans MS" w:hAnsi="Comic Sans MS"/>
          <w:sz w:val="20"/>
          <w:szCs w:val="20"/>
        </w:rPr>
        <w:t xml:space="preserve">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0" type="#_x0000_t75" style="width:40.5pt;height:27.75pt;visibility:visible">
            <v:imagedata r:id="rId18" o:title=""/>
            <o:lock v:ext="edit" cropping="t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1" type="#_x0000_t75" style="width:29.25pt;height:29.25pt;visibility:visible">
            <v:imagedata r:id="rId20" o:title="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Resim 34" o:spid="_x0000_i1042" type="#_x0000_t75" style="width:50.25pt;height:29.25pt;visibility:visible">
            <v:imagedata r:id="rId21" o:title=""/>
            <o:lock v:ext="edit" cropping="t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3" type="#_x0000_t75" style="width:32.25pt;height:32.25pt;visibility:visible">
            <v:imagedata r:id="rId19" o:title=""/>
          </v:shape>
        </w:pic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65" type="#_x0000_t32" style="position:absolute;margin-left:14.7pt;margin-top:1.5pt;width:12.25pt;height:0;z-index:251635200" o:connectortype="straight"/>
        </w:pict>
      </w:r>
      <w:r>
        <w:rPr>
          <w:noProof/>
          <w:lang w:eastAsia="tr-TR"/>
        </w:rPr>
        <w:pict>
          <v:shape id="_x0000_s1066" type="#_x0000_t32" style="position:absolute;margin-left:20.15pt;margin-top:32.05pt;width:178.65pt;height:0;z-index:251634176" o:connectortype="straight">
            <v:stroke endarrow="block"/>
          </v:shape>
        </w:pict>
      </w:r>
      <w:r>
        <w:rPr>
          <w:rFonts w:ascii="Comic Sans MS" w:hAnsi="Comic Sans MS"/>
          <w:sz w:val="20"/>
          <w:szCs w:val="20"/>
        </w:rPr>
        <w:t xml:space="preserve">        </w: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4" type="#_x0000_t75" style="width:40.5pt;height:27.75pt;visibility:visible">
            <v:imagedata r:id="rId18" o:title=""/>
            <o:lock v:ext="edit" cropping="t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5" type="#_x0000_t75" style="width:29.25pt;height:29.25pt;visibility:visible">
            <v:imagedata r:id="rId20" o:title="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6" type="#_x0000_t75" style="width:50.25pt;height:29.25pt;visibility:visible">
            <v:imagedata r:id="rId21" o:title=""/>
            <o:lock v:ext="edit" cropping="t"/>
          </v:shape>
        </w:pict>
      </w:r>
      <w:r w:rsidRPr="00D65689">
        <w:rPr>
          <w:rFonts w:ascii="Comic Sans MS" w:hAnsi="Comic Sans MS"/>
          <w:noProof/>
          <w:sz w:val="20"/>
          <w:szCs w:val="20"/>
          <w:lang w:eastAsia="tr-TR"/>
        </w:rPr>
        <w:pict>
          <v:shape id="_x0000_i1047" type="#_x0000_t75" style="width:32.25pt;height:32.25pt;visibility:visible">
            <v:imagedata r:id="rId19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</w:t>
      </w:r>
      <w:r w:rsidRPr="00DC6659">
        <w:rPr>
          <w:rFonts w:ascii="Comic Sans MS" w:hAnsi="Comic Sans MS"/>
        </w:rPr>
        <w:t>araçlar</w:t>
      </w:r>
    </w:p>
    <w:p w:rsidR="00387A79" w:rsidRDefault="00387A79" w:rsidP="00B07FE2">
      <w:pPr>
        <w:pStyle w:val="ListParagraph"/>
        <w:ind w:left="0"/>
        <w:rPr>
          <w:rFonts w:ascii="Times New Roman" w:hAnsi="Times New Roman"/>
          <w:sz w:val="16"/>
          <w:szCs w:val="16"/>
        </w:rPr>
      </w:pPr>
      <w:r>
        <w:rPr>
          <w:rFonts w:ascii="Comic Sans MS" w:hAnsi="Comic Sans MS"/>
        </w:rPr>
        <w:t xml:space="preserve">        </w:t>
      </w:r>
      <w:r w:rsidRPr="00DC6659">
        <w:rPr>
          <w:rFonts w:ascii="Times New Roman" w:hAnsi="Times New Roman"/>
          <w:sz w:val="16"/>
          <w:szCs w:val="16"/>
        </w:rPr>
        <w:t>Otomobil</w:t>
      </w:r>
      <w:r>
        <w:rPr>
          <w:rFonts w:ascii="Times New Roman" w:hAnsi="Times New Roman"/>
          <w:sz w:val="16"/>
          <w:szCs w:val="16"/>
        </w:rPr>
        <w:t xml:space="preserve">    helikopter         uçak             kamyon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2D4F9A">
        <w:rPr>
          <w:rFonts w:ascii="Comic Sans MS" w:hAnsi="Comic Sans MS"/>
          <w:b/>
        </w:rPr>
        <w:t>Not:Her şekil 20 aracı göstermektedir</w:t>
      </w:r>
      <w:r>
        <w:rPr>
          <w:rFonts w:ascii="Comic Sans MS" w:hAnsi="Comic Sans MS"/>
        </w:rPr>
        <w:t>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Yukarıda bir fabrikanın yılda sattığı araç sayısı gösterilmektedir.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Aşağıdaki iki soruyu bu grafiğe göre yanıtlayınız.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 w:rsidRPr="002D4F9A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Yukarıdaki grafikle ilgili olarak aşağıdakilerden hangisi </w:t>
      </w:r>
      <w:r w:rsidRPr="002D4F9A">
        <w:rPr>
          <w:rFonts w:ascii="Comic Sans MS" w:hAnsi="Comic Sans MS"/>
          <w:b/>
          <w:u w:val="single"/>
        </w:rPr>
        <w:t>söylenebilir.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A)Uçak sayısı kamyon sayısının yarısı kadardır.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B)Bir yılda 80 otomobil satılmıştır.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C)Bir yılda satılan helikopter sayısı 50’den azdır.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 w:rsidRPr="00354A98"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Bu fabrika  </w:t>
      </w:r>
      <w:r w:rsidRPr="00354A98">
        <w:rPr>
          <w:rFonts w:ascii="Comic Sans MS" w:hAnsi="Comic Sans MS"/>
          <w:b/>
          <w:u w:val="single"/>
        </w:rPr>
        <w:t>bir yılda kaç araç satmaktadır</w:t>
      </w:r>
      <w:r>
        <w:rPr>
          <w:rFonts w:ascii="Comic Sans MS" w:hAnsi="Comic Sans MS"/>
        </w:rPr>
        <w:t>?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A)240                 B)14                   C)280</w:t>
      </w:r>
    </w:p>
    <w:p w:rsidR="00387A79" w:rsidRDefault="00387A79" w:rsidP="00B07FE2">
      <w:pPr>
        <w:pStyle w:val="ListParagraph"/>
        <w:ind w:left="0"/>
        <w:rPr>
          <w:rFonts w:ascii="Comic Sans MS" w:hAnsi="Comic Sans MS"/>
        </w:rPr>
      </w:pPr>
    </w:p>
    <w:p w:rsidR="00387A79" w:rsidRDefault="00387A79" w:rsidP="00354A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387A79" w:rsidRDefault="00387A79" w:rsidP="00354A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54A98">
        <w:rPr>
          <w:rFonts w:ascii="Comic Sans MS" w:hAnsi="Comic Sans MS"/>
          <w:b/>
          <w:noProof/>
          <w:lang w:eastAsia="tr-TR"/>
        </w:rPr>
        <w:t>10-</w:t>
      </w:r>
      <w:hyperlink r:id="rId22" w:history="1">
        <w:r w:rsidRPr="00D6568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Resim 43" o:spid="_x0000_i1048" type="#_x0000_t75" alt="http://t0.gstatic.com/images?q=tbn:ANd9GcRixaszbOOqIcgLxePwroM4D-Lm8248y1cwyNK6Y_zpKTMePLjH9gdWn1qA" href="http://www.google.com.tr/imgres?imgurl=http://image5.sahibinden.com/photos/62/79/58/13627958_vam.jpg&amp;imgrefurl=http://www.sahibinden.com/ilan/alisveris-diger-her-sey-diger-orjinal-bos-capyy-meyve-suyu-kutusu/detay&amp;usg=__cmFO_YtEdIESPwPINbJdjyN_PJI=&amp;h=360&amp;w=480&amp;sz=20&amp;hl=tr&amp;start=8&amp;zoom=1&amp;tbnid=2_QlWHroSX3MOM:&amp;tbnh=97&amp;tbnw=129&amp;ei=U4l-TZHRJsaX8QOAxpjLAw&amp;prev=/images?q=meyve+suyu+kutusu+resimleri&amp;hl=tr&amp;sa=X&amp;tbs=isch:1&amp;itbs" style="width:82.5pt;height:61.5pt;visibility:visible" o:button="t">
              <v:fill o:detectmouseclick="t"/>
              <v:imagedata r:id="rId23" o:title=""/>
            </v:shape>
          </w:pict>
        </w:r>
      </w:hyperlink>
      <w:r>
        <w:rPr>
          <w:rFonts w:ascii="Comic Sans MS" w:hAnsi="Comic Sans MS"/>
          <w:noProof/>
          <w:sz w:val="24"/>
          <w:szCs w:val="24"/>
          <w:lang w:eastAsia="tr-TR"/>
        </w:rPr>
        <w:t xml:space="preserve">     </w:t>
      </w:r>
      <w:hyperlink r:id="rId24" w:history="1">
        <w:r w:rsidRPr="00D6568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9" type="#_x0000_t75" alt="http://t1.gstatic.com/images?q=tbn:ANd9GcSkXSiWUaxXoRNfXqAIwtQBHrNW2tznRV_RoZ3kt9-Qbk2E9pdzwNtqIw" href="http://www.google.com.tr/imgres?imgurl=http://www.gidateknik.com/wp-content/uploads/2009/03/ulke-golden.jpg&amp;imgrefurl=http://www.gidateknik.com/ulker-golden&amp;usg=__-Q0Ci-gkTVq4ilsYMqQJRVrjGK0=&amp;h=295&amp;w=295&amp;sz=24&amp;hl=tr&amp;start=1&amp;zoom=1&amp;tbnid=N6_jKF_SPsm0nM:&amp;tbnh=115&amp;tbnw=115&amp;ei=68B_TbzhC4vUsgbJ1qj5Bg&amp;prev=/images?q=%C3%BClker+%C3%A7ikolata+resimleri&amp;hl=tr&amp;sa=N&amp;tbs=isch:1&amp;itbs" style="width:57pt;height:57pt;visibility:visible" o:button="t">
              <v:fill o:detectmouseclick="t"/>
              <v:imagedata r:id="rId25" o:title=""/>
            </v:shape>
          </w:pict>
        </w:r>
      </w:hyperlink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.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1 TL25 Kr          3TL 80Kr </w:t>
      </w:r>
    </w:p>
    <w:p w:rsidR="00387A79" w:rsidRPr="00354A98" w:rsidRDefault="00387A79" w:rsidP="00354A98">
      <w:pPr>
        <w:rPr>
          <w:rFonts w:ascii="Comic Sans MS" w:hAnsi="Comic Sans MS"/>
          <w:noProof/>
          <w:lang w:eastAsia="tr-TR"/>
        </w:rPr>
      </w:pPr>
      <w:r w:rsidRPr="00354A98">
        <w:rPr>
          <w:rFonts w:ascii="Comic Sans MS" w:hAnsi="Comic Sans MS"/>
          <w:noProof/>
          <w:lang w:eastAsia="tr-TR"/>
        </w:rPr>
        <w:t xml:space="preserve">Meyve suyu ve çikolatayı alan </w:t>
      </w:r>
      <w:r>
        <w:rPr>
          <w:rFonts w:ascii="Comic Sans MS" w:hAnsi="Comic Sans MS"/>
          <w:noProof/>
          <w:lang w:eastAsia="tr-TR"/>
        </w:rPr>
        <w:t>Ömer</w:t>
      </w:r>
      <w:r w:rsidRPr="00354A98">
        <w:rPr>
          <w:rFonts w:ascii="Comic Sans MS" w:hAnsi="Comic Sans MS"/>
          <w:noProof/>
          <w:lang w:eastAsia="tr-TR"/>
        </w:rPr>
        <w:t xml:space="preserve">, satıcıya </w:t>
      </w:r>
      <w:r>
        <w:rPr>
          <w:rFonts w:ascii="Comic Sans MS" w:hAnsi="Comic Sans MS"/>
          <w:noProof/>
          <w:lang w:eastAsia="tr-TR"/>
        </w:rPr>
        <w:t>10</w:t>
      </w:r>
      <w:r w:rsidRPr="00354A98">
        <w:rPr>
          <w:rFonts w:ascii="Comic Sans MS" w:hAnsi="Comic Sans MS"/>
          <w:noProof/>
          <w:lang w:eastAsia="tr-TR"/>
        </w:rPr>
        <w:t xml:space="preserve"> TL veriyor.                                                        </w:t>
      </w:r>
      <w:r>
        <w:rPr>
          <w:rFonts w:ascii="Comic Sans MS" w:hAnsi="Comic Sans MS"/>
          <w:noProof/>
          <w:lang w:eastAsia="tr-TR"/>
        </w:rPr>
        <w:t xml:space="preserve">  </w:t>
      </w:r>
      <w:r w:rsidRPr="00354A98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 xml:space="preserve">Ömer </w:t>
      </w:r>
      <w:r w:rsidRPr="00354A98">
        <w:rPr>
          <w:rFonts w:ascii="Comic Sans MS" w:hAnsi="Comic Sans MS"/>
          <w:b/>
          <w:noProof/>
          <w:lang w:eastAsia="tr-TR"/>
        </w:rPr>
        <w:t xml:space="preserve"> para üstü olarak ne kadar almalıdır</w:t>
      </w:r>
      <w:r w:rsidRPr="00354A98">
        <w:rPr>
          <w:rFonts w:ascii="Comic Sans MS" w:hAnsi="Comic Sans MS"/>
          <w:noProof/>
          <w:lang w:eastAsia="tr-TR"/>
        </w:rPr>
        <w:t>?</w:t>
      </w:r>
    </w:p>
    <w:p w:rsidR="00387A79" w:rsidRDefault="00387A79" w:rsidP="00354A98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A)5TL 5</w:t>
      </w:r>
      <w:r w:rsidRPr="00354A98">
        <w:rPr>
          <w:rFonts w:ascii="Comic Sans MS" w:hAnsi="Comic Sans MS"/>
          <w:noProof/>
          <w:lang w:eastAsia="tr-TR"/>
        </w:rPr>
        <w:t>Kr            B)</w:t>
      </w:r>
      <w:r>
        <w:rPr>
          <w:rFonts w:ascii="Comic Sans MS" w:hAnsi="Comic Sans MS"/>
          <w:noProof/>
          <w:lang w:eastAsia="tr-TR"/>
        </w:rPr>
        <w:t>4</w:t>
      </w:r>
      <w:r w:rsidRPr="00354A98">
        <w:rPr>
          <w:rFonts w:ascii="Comic Sans MS" w:hAnsi="Comic Sans MS"/>
          <w:noProof/>
          <w:lang w:eastAsia="tr-TR"/>
        </w:rPr>
        <w:t xml:space="preserve">TL </w:t>
      </w:r>
      <w:r>
        <w:rPr>
          <w:rFonts w:ascii="Comic Sans MS" w:hAnsi="Comic Sans MS"/>
          <w:noProof/>
          <w:lang w:eastAsia="tr-TR"/>
        </w:rPr>
        <w:t>95</w:t>
      </w:r>
      <w:r w:rsidRPr="00354A98">
        <w:rPr>
          <w:rFonts w:ascii="Comic Sans MS" w:hAnsi="Comic Sans MS"/>
          <w:noProof/>
          <w:lang w:eastAsia="tr-TR"/>
        </w:rPr>
        <w:t>Kr         C)</w:t>
      </w:r>
      <w:r>
        <w:rPr>
          <w:rFonts w:ascii="Comic Sans MS" w:hAnsi="Comic Sans MS"/>
          <w:noProof/>
          <w:lang w:eastAsia="tr-TR"/>
        </w:rPr>
        <w:t xml:space="preserve">4TL 5 </w:t>
      </w:r>
      <w:r w:rsidRPr="00354A98">
        <w:rPr>
          <w:rFonts w:ascii="Comic Sans MS" w:hAnsi="Comic Sans MS"/>
          <w:noProof/>
          <w:lang w:eastAsia="tr-TR"/>
        </w:rPr>
        <w:t>Kr</w:t>
      </w:r>
    </w:p>
    <w:p w:rsidR="00387A79" w:rsidRDefault="00387A79" w:rsidP="00354A98">
      <w:pPr>
        <w:rPr>
          <w:rFonts w:ascii="Comic Sans MS" w:hAnsi="Comic Sans MS"/>
          <w:noProof/>
          <w:lang w:eastAsia="tr-TR"/>
        </w:rPr>
      </w:pPr>
    </w:p>
    <w:p w:rsidR="00387A79" w:rsidRDefault="00387A79" w:rsidP="00354A98">
      <w:pPr>
        <w:rPr>
          <w:rFonts w:ascii="Comic Sans MS" w:hAnsi="Comic Sans MS"/>
          <w:noProof/>
          <w:lang w:eastAsia="tr-TR"/>
        </w:rPr>
      </w:pPr>
    </w:p>
    <w:p w:rsidR="00387A79" w:rsidRDefault="00387A79" w:rsidP="00354A98">
      <w:pPr>
        <w:rPr>
          <w:rFonts w:ascii="Comic Sans MS" w:hAnsi="Comic Sans MS"/>
          <w:noProof/>
          <w:lang w:eastAsia="tr-TR"/>
        </w:rPr>
      </w:pPr>
    </w:p>
    <w:p w:rsidR="00387A79" w:rsidRPr="00BF2A1C" w:rsidRDefault="00387A79" w:rsidP="00BF2A1C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 id="_x0000_s1067" type="#_x0000_t5" style="position:absolute;margin-left:38.7pt;margin-top:-1.05pt;width:27.75pt;height:21.75pt;z-index:251645440" fillcolor="#f79646" stroked="f" strokeweight="0">
            <v:fill color2="#df6a09" focusposition=".5,.5" focussize="" focus="100%" type="gradientRadial"/>
            <v:shadow on="t" type="perspective" color="#974706" offset="1pt" offset2="-3pt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8" type="#_x0000_t183" style="position:absolute;margin-left:42.45pt;margin-top:24.7pt;width:24pt;height:27pt;z-index:251643392" fillcolor="#666" strokeweight="1pt">
            <v:fill color2="black" focus="50%" type="gradient"/>
            <v:shadow on="t" type="perspective" color="#7f7f7f" offset="1pt" offset2="-3pt"/>
          </v:shape>
        </w:pict>
      </w:r>
      <w:r w:rsidRPr="00BF2A1C">
        <w:rPr>
          <w:rFonts w:ascii="Comic Sans MS" w:hAnsi="Comic Sans MS"/>
          <w:b/>
          <w:noProof/>
          <w:lang w:eastAsia="tr-TR"/>
        </w:rPr>
        <w:t>11-</w:t>
      </w:r>
      <w:r w:rsidRPr="00BF2A1C">
        <w:rPr>
          <w:rFonts w:ascii="Comic Sans MS" w:hAnsi="Comic Sans MS"/>
          <w:noProof/>
          <w:lang w:eastAsia="tr-TR"/>
        </w:rPr>
        <w:t xml:space="preserve">                   </w:t>
      </w:r>
      <w:r>
        <w:rPr>
          <w:rFonts w:ascii="Comic Sans MS" w:hAnsi="Comic Sans MS"/>
          <w:noProof/>
          <w:lang w:eastAsia="tr-TR"/>
        </w:rPr>
        <w:t>2</w:t>
      </w:r>
      <w:r w:rsidRPr="00BF2A1C">
        <w:rPr>
          <w:rFonts w:ascii="Comic Sans MS" w:hAnsi="Comic Sans MS"/>
          <w:noProof/>
          <w:lang w:eastAsia="tr-TR"/>
        </w:rPr>
        <w:t xml:space="preserve">m </w:t>
      </w:r>
      <w:r>
        <w:rPr>
          <w:rFonts w:ascii="Comic Sans MS" w:hAnsi="Comic Sans MS"/>
          <w:noProof/>
          <w:lang w:eastAsia="tr-TR"/>
        </w:rPr>
        <w:t>6</w:t>
      </w:r>
      <w:r w:rsidRPr="00BF2A1C">
        <w:rPr>
          <w:rFonts w:ascii="Comic Sans MS" w:hAnsi="Comic Sans MS"/>
          <w:noProof/>
          <w:lang w:eastAsia="tr-TR"/>
        </w:rPr>
        <w:t xml:space="preserve">cm </w:t>
      </w:r>
      <w:r w:rsidRPr="00BF2A1C">
        <w:rPr>
          <w:rFonts w:ascii="Comic Sans MS" w:hAnsi="Comic Sans MS"/>
          <w:b/>
          <w:noProof/>
          <w:lang w:eastAsia="tr-TR"/>
        </w:rPr>
        <w:t>=</w:t>
      </w:r>
      <w:r w:rsidRPr="00BF2A1C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>26</w:t>
      </w:r>
      <w:r w:rsidRPr="00BF2A1C">
        <w:rPr>
          <w:rFonts w:ascii="Comic Sans MS" w:hAnsi="Comic Sans MS"/>
          <w:noProof/>
          <w:lang w:eastAsia="tr-TR"/>
        </w:rPr>
        <w:t>cm</w:t>
      </w:r>
    </w:p>
    <w:p w:rsidR="00387A79" w:rsidRPr="00BF2A1C" w:rsidRDefault="00387A79" w:rsidP="00BF2A1C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9" type="#_x0000_t74" style="position:absolute;margin-left:38.7pt;margin-top:30.75pt;width:26.25pt;height:24pt;z-index:251644416" fillcolor="#9bbb59" stroked="f" strokeweight="0">
            <v:fill color2="#74903b" focusposition=".5,.5" focussize="" focus="100%" type="gradientRadial"/>
            <v:shadow on="t" type="perspective" color="#4e6128" offset="1pt" offset2="-3pt"/>
          </v:shape>
        </w:pict>
      </w:r>
      <w:r w:rsidRPr="00BF2A1C">
        <w:rPr>
          <w:rFonts w:ascii="Comic Sans MS" w:hAnsi="Comic Sans MS"/>
        </w:rPr>
        <w:t xml:space="preserve">                       4m </w:t>
      </w:r>
      <w:r>
        <w:rPr>
          <w:rFonts w:ascii="Comic Sans MS" w:hAnsi="Comic Sans MS"/>
        </w:rPr>
        <w:t>3</w:t>
      </w:r>
      <w:r w:rsidRPr="00BF2A1C">
        <w:rPr>
          <w:rFonts w:ascii="Comic Sans MS" w:hAnsi="Comic Sans MS"/>
        </w:rPr>
        <w:t xml:space="preserve">00cm </w:t>
      </w:r>
      <w:r w:rsidRPr="00BF2A1C">
        <w:rPr>
          <w:rFonts w:ascii="Comic Sans MS" w:hAnsi="Comic Sans MS"/>
          <w:b/>
        </w:rPr>
        <w:t>=</w:t>
      </w:r>
      <w:r w:rsidRPr="00BF2A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700c</w:t>
      </w:r>
      <w:r w:rsidRPr="00BF2A1C">
        <w:rPr>
          <w:rFonts w:ascii="Comic Sans MS" w:hAnsi="Comic Sans MS"/>
        </w:rPr>
        <w:t xml:space="preserve">m                                        .                                                                                                                          .                        </w:t>
      </w:r>
      <w:r>
        <w:rPr>
          <w:rFonts w:ascii="Comic Sans MS" w:hAnsi="Comic Sans MS"/>
        </w:rPr>
        <w:t>6</w:t>
      </w:r>
      <w:r w:rsidRPr="00BF2A1C">
        <w:rPr>
          <w:rFonts w:ascii="Comic Sans MS" w:hAnsi="Comic Sans MS"/>
        </w:rPr>
        <w:t xml:space="preserve">m 7cm  </w:t>
      </w:r>
      <w:r>
        <w:rPr>
          <w:rFonts w:ascii="Comic Sans MS" w:hAnsi="Comic Sans MS"/>
          <w:b/>
          <w:sz w:val="32"/>
          <w:szCs w:val="32"/>
        </w:rPr>
        <w:t>&gt;</w:t>
      </w:r>
      <w:r w:rsidRPr="00BF2A1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67</w:t>
      </w:r>
      <w:r w:rsidRPr="00BF2A1C">
        <w:rPr>
          <w:rFonts w:ascii="Comic Sans MS" w:hAnsi="Comic Sans MS"/>
        </w:rPr>
        <w:t>0cm</w:t>
      </w:r>
    </w:p>
    <w:p w:rsidR="00387A79" w:rsidRPr="00BF2A1C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70" type="#_x0000_t183" style="position:absolute;margin-left:200.65pt;margin-top:26.25pt;width:24pt;height:26.25pt;z-index:251640320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71" type="#_x0000_t5" style="position:absolute;margin-left:37.2pt;margin-top:22.85pt;width:27.75pt;height:21.75pt;z-index:251642368" fillcolor="#f79646" stroked="f" strokeweight="0">
            <v:fill color2="#df6a09" focusposition=".5,.5" focussize="" focus="100%" type="gradientRadial"/>
            <v:shadow on="t" type="perspective" color="#974706" offset="1pt" offset2="-3pt"/>
          </v:shape>
        </w:pict>
      </w:r>
      <w:r w:rsidRPr="00BF2A1C">
        <w:rPr>
          <w:rFonts w:ascii="Comic Sans MS" w:hAnsi="Comic Sans MS"/>
        </w:rPr>
        <w:t xml:space="preserve">Yukarıda verilenlerden hangisi </w:t>
      </w:r>
      <w:r w:rsidRPr="00BF2A1C">
        <w:rPr>
          <w:rFonts w:ascii="Comic Sans MS" w:hAnsi="Comic Sans MS"/>
          <w:b/>
        </w:rPr>
        <w:t xml:space="preserve">doğrudur </w:t>
      </w:r>
      <w:r w:rsidRPr="00BF2A1C">
        <w:rPr>
          <w:rFonts w:ascii="Comic Sans MS" w:hAnsi="Comic Sans MS"/>
        </w:rPr>
        <w:t>?</w:t>
      </w:r>
    </w:p>
    <w:p w:rsidR="00387A79" w:rsidRDefault="00387A79" w:rsidP="00BF2A1C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noProof/>
          <w:lang w:eastAsia="tr-TR"/>
        </w:rPr>
        <w:pict>
          <v:shape id="_x0000_s1072" type="#_x0000_t74" style="position:absolute;left:0;text-align:left;margin-left:127.95pt;margin-top:.9pt;width:26.25pt;height:24pt;z-index:251641344" fillcolor="#9bbb59" stroked="f" strokeweight="0">
            <v:fill color2="#74903b" focusposition=".5,.5" focussize="" focus="100%" type="gradientRadial"/>
            <v:shadow on="t" type="perspective" color="#4e6128" offset="1pt" offset2="-3pt"/>
          </v:shape>
        </w:pict>
      </w:r>
      <w:r w:rsidRPr="00BF2A1C">
        <w:rPr>
          <w:rFonts w:ascii="Comic Sans MS" w:hAnsi="Comic Sans MS"/>
        </w:rPr>
        <w:t xml:space="preserve">                     B)                    C)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  <w:r w:rsidRPr="00BF2A1C">
        <w:rPr>
          <w:rFonts w:ascii="Comic Sans MS" w:hAnsi="Comic Sans MS"/>
          <w:b/>
        </w:rPr>
        <w:t>12-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2 tane 20 TL,  3 tane 5 TL ,  1 tane 50 Kr,      6 tane 25 Kr   </w:t>
      </w:r>
      <w:r w:rsidRPr="00BF2A1C">
        <w:rPr>
          <w:rFonts w:ascii="Comic Sans MS" w:hAnsi="Comic Sans MS"/>
          <w:b/>
        </w:rPr>
        <w:t xml:space="preserve">kaç </w:t>
      </w:r>
      <w:r>
        <w:rPr>
          <w:rFonts w:ascii="Comic Sans MS" w:hAnsi="Comic Sans MS"/>
          <w:b/>
        </w:rPr>
        <w:t xml:space="preserve">lira </w:t>
      </w:r>
      <w:r w:rsidRPr="00BF2A1C">
        <w:rPr>
          <w:rFonts w:ascii="Comic Sans MS" w:hAnsi="Comic Sans MS"/>
          <w:b/>
        </w:rPr>
        <w:t>eder</w:t>
      </w:r>
      <w:r>
        <w:rPr>
          <w:rFonts w:ascii="Comic Sans MS" w:hAnsi="Comic Sans MS"/>
        </w:rPr>
        <w:t>?</w:t>
      </w:r>
    </w:p>
    <w:p w:rsidR="00387A79" w:rsidRDefault="00387A79" w:rsidP="00BF2A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A)57TL           B)57TL 50 Kr       C)55TL 50Kr 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73" style="position:absolute;margin-left:127.95pt;margin-top:26.95pt;width:16.05pt;height:15.65pt;z-index:251654656"/>
        </w:pict>
      </w:r>
      <w:r>
        <w:rPr>
          <w:noProof/>
          <w:lang w:eastAsia="tr-TR"/>
        </w:rPr>
        <w:pict>
          <v:shape id="_x0000_s1074" type="#_x0000_t5" style="position:absolute;margin-left:127.95pt;margin-top:1.35pt;width:13.6pt;height:13.6pt;z-index:251652608"/>
        </w:pict>
      </w:r>
      <w:r>
        <w:rPr>
          <w:noProof/>
          <w:lang w:eastAsia="tr-TR"/>
        </w:rPr>
        <w:pict>
          <v:shape id="_x0000_s1075" type="#_x0000_t5" style="position:absolute;margin-left:57.35pt;margin-top:17pt;width:17.8pt;height:13.6pt;z-index:251650560"/>
        </w:pict>
      </w:r>
      <w:r>
        <w:rPr>
          <w:noProof/>
          <w:lang w:eastAsia="tr-TR"/>
        </w:rPr>
        <w:pict>
          <v:shape id="_x0000_s1076" type="#_x0000_t5" style="position:absolute;margin-left:31.7pt;margin-top:17pt;width:19.1pt;height:13.6pt;z-index:251649536"/>
        </w:pict>
      </w:r>
      <w:r>
        <w:rPr>
          <w:noProof/>
          <w:lang w:eastAsia="tr-TR"/>
        </w:rPr>
        <w:pict>
          <v:oval id="_x0000_s1077" style="position:absolute;margin-left:23pt;margin-top:1.35pt;width:59.2pt;height:58.4pt;z-index:251648512"/>
        </w:pict>
      </w:r>
      <w:r w:rsidRPr="000E09B4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 xml:space="preserve">                                         = 98</w:t>
      </w:r>
    </w:p>
    <w:p w:rsidR="00387A79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78" style="position:absolute;margin-left:127.95pt;margin-top:24.55pt;width:18.6pt;height:21.75pt;z-index:251655680"/>
        </w:pict>
      </w:r>
      <w:r>
        <w:rPr>
          <w:noProof/>
          <w:lang w:eastAsia="tr-TR"/>
        </w:rPr>
        <w:pict>
          <v:shape id="_x0000_s1079" type="#_x0000_t5" style="position:absolute;margin-left:46.35pt;margin-top:15pt;width:17.8pt;height:13.6pt;rotation:180;z-index:251653632"/>
        </w:pict>
      </w:r>
      <w:r>
        <w:rPr>
          <w:rFonts w:ascii="Comic Sans MS" w:hAnsi="Comic Sans MS"/>
        </w:rPr>
        <w:t xml:space="preserve">                                               = 143</w:t>
      </w:r>
    </w:p>
    <w:p w:rsidR="00387A79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80" type="#_x0000_t32" style="position:absolute;margin-left:23pt;margin-top:14.7pt;width:15.7pt;height:55.05pt;flip:x;z-index:251656704" o:connectortype="straight">
            <v:stroke endarrow="block"/>
          </v:shape>
        </w:pict>
      </w:r>
      <w:r>
        <w:rPr>
          <w:noProof/>
          <w:lang w:eastAsia="tr-TR"/>
        </w:rPr>
        <w:pict>
          <v:rect id="_x0000_s1081" style="position:absolute;margin-left:46.35pt;margin-top:4.5pt;width:18.6pt;height:21.75pt;z-index:251651584"/>
        </w:pict>
      </w:r>
      <w:r>
        <w:rPr>
          <w:rFonts w:ascii="Comic Sans MS" w:hAnsi="Comic Sans MS"/>
        </w:rPr>
        <w:t xml:space="preserve">                                                =105     </w:t>
      </w:r>
    </w:p>
    <w:p w:rsidR="00387A79" w:rsidRDefault="00387A79" w:rsidP="00BF2A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Geometrik şekillerin bir tanesinin sayısı yukarıda verilmiştir. </w:t>
      </w:r>
    </w:p>
    <w:p w:rsidR="00387A79" w:rsidRPr="000E09B4" w:rsidRDefault="00387A79" w:rsidP="00BF2A1C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Şekildeki geometrik şekillerin </w:t>
      </w:r>
      <w:r w:rsidRPr="000E09B4">
        <w:rPr>
          <w:rFonts w:ascii="Comic Sans MS" w:hAnsi="Comic Sans MS"/>
          <w:b/>
        </w:rPr>
        <w:t>toplamı</w:t>
      </w:r>
      <w:r>
        <w:rPr>
          <w:rFonts w:ascii="Comic Sans MS" w:hAnsi="Comic Sans MS"/>
        </w:rPr>
        <w:t xml:space="preserve"> hangi </w:t>
      </w:r>
      <w:r w:rsidRPr="000E09B4">
        <w:rPr>
          <w:rFonts w:ascii="Comic Sans MS" w:hAnsi="Comic Sans MS"/>
          <w:b/>
          <w:u w:val="single"/>
        </w:rPr>
        <w:t>onluğa yuvarlanır?</w:t>
      </w:r>
    </w:p>
    <w:p w:rsidR="00387A79" w:rsidRDefault="00387A79" w:rsidP="00BF2A1C">
      <w:pPr>
        <w:rPr>
          <w:rFonts w:ascii="Comic Sans MS" w:hAnsi="Comic Sans MS"/>
        </w:rPr>
      </w:pPr>
      <w:r>
        <w:rPr>
          <w:rFonts w:ascii="Comic Sans MS" w:hAnsi="Comic Sans MS"/>
        </w:rPr>
        <w:t>A)350                    B)540                 C)340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  <w:r w:rsidRPr="001F0F85">
        <w:rPr>
          <w:rFonts w:ascii="Comic Sans MS" w:hAnsi="Comic Sans MS"/>
          <w:b/>
        </w:rPr>
        <w:t>14-</w:t>
      </w:r>
      <w:r>
        <w:rPr>
          <w:rFonts w:ascii="Comic Sans MS" w:hAnsi="Comic Sans MS"/>
        </w:rPr>
        <w:t xml:space="preserve">Aşağıdaki harflerden hangisi </w:t>
      </w:r>
      <w:r w:rsidRPr="001F0F85">
        <w:rPr>
          <w:rFonts w:ascii="Comic Sans MS" w:hAnsi="Comic Sans MS"/>
          <w:b/>
          <w:u w:val="single"/>
        </w:rPr>
        <w:t>simetriktir</w:t>
      </w:r>
      <w:r>
        <w:rPr>
          <w:rFonts w:ascii="Comic Sans MS" w:hAnsi="Comic Sans MS"/>
        </w:rPr>
        <w:t>?</w:t>
      </w:r>
    </w:p>
    <w:p w:rsidR="00387A79" w:rsidRDefault="00387A79" w:rsidP="00BF2A1C">
      <w:pPr>
        <w:rPr>
          <w:rFonts w:ascii="Times New Roman" w:hAnsi="Times New Roman"/>
          <w:b/>
          <w:sz w:val="72"/>
          <w:szCs w:val="72"/>
        </w:rPr>
      </w:pPr>
      <w:r>
        <w:rPr>
          <w:rFonts w:ascii="Comic Sans MS" w:hAnsi="Comic Sans MS"/>
        </w:rPr>
        <w:t xml:space="preserve">A) </w:t>
      </w:r>
      <w:r w:rsidRPr="001F0F85">
        <w:rPr>
          <w:rFonts w:ascii="Times New Roman" w:hAnsi="Times New Roman"/>
          <w:sz w:val="96"/>
          <w:szCs w:val="96"/>
        </w:rPr>
        <w:t>z</w:t>
      </w:r>
      <w:r>
        <w:rPr>
          <w:rFonts w:ascii="Comic Sans MS" w:hAnsi="Comic Sans MS"/>
        </w:rPr>
        <w:t xml:space="preserve">                   B)</w:t>
      </w:r>
      <w:r w:rsidRPr="001F0F85">
        <w:rPr>
          <w:rFonts w:ascii="Times New Roman" w:hAnsi="Times New Roman"/>
          <w:b/>
          <w:sz w:val="72"/>
          <w:szCs w:val="72"/>
        </w:rPr>
        <w:t>S</w:t>
      </w:r>
      <w:r>
        <w:rPr>
          <w:rFonts w:ascii="Times New Roman" w:hAnsi="Times New Roman"/>
          <w:b/>
          <w:sz w:val="72"/>
          <w:szCs w:val="72"/>
        </w:rPr>
        <w:t xml:space="preserve">       </w:t>
      </w:r>
      <w:r>
        <w:rPr>
          <w:rFonts w:ascii="Comic Sans MS" w:hAnsi="Comic Sans MS"/>
        </w:rPr>
        <w:t>C)</w:t>
      </w:r>
      <w:r w:rsidRPr="001F0F85">
        <w:rPr>
          <w:rFonts w:ascii="Times New Roman" w:hAnsi="Times New Roman"/>
          <w:b/>
          <w:sz w:val="72"/>
          <w:szCs w:val="72"/>
        </w:rPr>
        <w:t>D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82" type="#_x0000_t32" style="position:absolute;margin-left:120.65pt;margin-top:25pt;width:0;height:87.35pt;z-index:2517150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59.55pt;margin-top:25pt;width:0;height:87.35pt;flip:y;z-index:251714048" o:connectortype="straight">
            <v:stroke startarrow="block" endarrow="block"/>
          </v:shape>
        </w:pict>
      </w:r>
    </w:p>
    <w:p w:rsidR="00387A79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84" type="#_x0000_t32" style="position:absolute;margin-left:71.1pt;margin-top:13.15pt;width:75.35pt;height:78.05pt;flip:x;z-index:251717120" o:connectortype="straight">
            <v:stroke startarrow="block" endarrow="block"/>
          </v:shape>
        </w:pict>
      </w:r>
      <w:r>
        <w:rPr>
          <w:rFonts w:ascii="Comic Sans MS" w:hAnsi="Comic Sans MS"/>
        </w:rPr>
        <w:t xml:space="preserve">                </w:t>
      </w:r>
      <w:r w:rsidRPr="00A95D33">
        <w:rPr>
          <w:rFonts w:ascii="Comic Sans MS" w:hAnsi="Comic Sans MS"/>
          <w:b/>
        </w:rPr>
        <w:t>m</w:t>
      </w:r>
      <w:r>
        <w:rPr>
          <w:rFonts w:ascii="Comic Sans MS" w:hAnsi="Comic Sans MS"/>
        </w:rPr>
        <w:t xml:space="preserve">                </w:t>
      </w:r>
      <w:r w:rsidRPr="00A95D33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          </w:t>
      </w:r>
      <w:r w:rsidRPr="00A95D33">
        <w:rPr>
          <w:rFonts w:ascii="Comic Sans MS" w:hAnsi="Comic Sans MS"/>
          <w:b/>
        </w:rPr>
        <w:t>r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Pr="00A95D33" w:rsidRDefault="00387A79" w:rsidP="00BF2A1C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85" type="#_x0000_t32" style="position:absolute;margin-left:28.95pt;margin-top:1.55pt;width:125.65pt;height:0;z-index:251716096" o:connectortype="straight">
            <v:stroke startarrow="block" endarrow="block"/>
          </v:shape>
        </w:pict>
      </w:r>
      <w:r>
        <w:rPr>
          <w:rFonts w:ascii="Comic Sans MS" w:hAnsi="Comic Sans MS"/>
        </w:rPr>
        <w:t xml:space="preserve">       </w:t>
      </w:r>
      <w:r w:rsidRPr="00A95D33">
        <w:rPr>
          <w:rFonts w:ascii="Comic Sans MS" w:hAnsi="Comic Sans MS"/>
          <w:b/>
        </w:rPr>
        <w:t>s</w:t>
      </w:r>
    </w:p>
    <w:p w:rsidR="00387A79" w:rsidRPr="00A95D33" w:rsidRDefault="00387A79" w:rsidP="00BF2A1C">
      <w:pPr>
        <w:rPr>
          <w:rFonts w:ascii="Comic Sans MS" w:hAnsi="Comic Sans MS" w:cs="Arial"/>
          <w:noProof/>
          <w:color w:val="000000"/>
          <w:shd w:val="clear" w:color="auto" w:fill="CCCCCC"/>
          <w:lang w:eastAsia="tr-TR"/>
        </w:rPr>
      </w:pPr>
      <w:r>
        <w:rPr>
          <w:rFonts w:ascii="Comic Sans MS" w:hAnsi="Comic Sans MS"/>
        </w:rPr>
        <w:t xml:space="preserve">   </w:t>
      </w:r>
      <w:hyperlink r:id="rId26" w:history="1">
        <w:r w:rsidRPr="00D65689">
          <w:rPr>
            <w:rFonts w:ascii="Arial" w:hAnsi="Arial" w:cs="Arial"/>
            <w:noProof/>
            <w:vanish/>
            <w:color w:val="0000FF"/>
            <w:sz w:val="27"/>
            <w:szCs w:val="27"/>
            <w:lang w:eastAsia="tr-TR"/>
          </w:rPr>
          <w:pict>
            <v:shape id="_x0000_i1050" type="#_x0000_t75" alt="http://t1.gstatic.com/images?q=tbn:ANd9GcRwEHLxFdVaJbt01CzZKdZZP1qkMztLNtbEUWnKtiVBQi7FCWvD" href="http://www.google.com.tr/imgres?imgurl=http://www.trbilim.com/wp-content/uploads/bisiklet.jpg&amp;imgrefurl=http://www.trbilim.com/bisiklet-sevgisi.html&amp;usg=__bkBAe3N683tIpNdzoZzP7H2FLdI=&amp;h=400&amp;w=500&amp;sz=102&amp;hl=tr&amp;start=12&amp;zoom=1&amp;tbnid=9KxFG-NRXjgN3M:&amp;tbnh=104&amp;tbnw=130&amp;ei=GSemTd-rK5GSswaU-JioBw&amp;prev=/search?q=B%C4%B0S%C4%B0KLET+resmi&amp;hl=tr&amp;sa=G&amp;biw=1003&amp;bih=539&amp;tbm=isch&amp;itbs" style="width:186pt;height:150.75pt;visibility:visible" o:button="t">
              <v:fill o:detectmouseclick="t"/>
              <v:imagedata r:id="rId27" o:title=""/>
            </v:shape>
          </w:pict>
        </w:r>
      </w:hyperlink>
    </w:p>
    <w:p w:rsidR="00387A79" w:rsidRDefault="00387A79" w:rsidP="00BF2A1C">
      <w:pPr>
        <w:rPr>
          <w:rFonts w:ascii="Comic Sans MS" w:hAnsi="Comic Sans MS"/>
          <w:b/>
        </w:rPr>
      </w:pPr>
      <w:r w:rsidRPr="002935A0">
        <w:rPr>
          <w:rFonts w:ascii="Comic Sans MS" w:hAnsi="Comic Sans MS"/>
          <w:b/>
        </w:rPr>
        <w:t>15-</w:t>
      </w:r>
      <w:r>
        <w:rPr>
          <w:rFonts w:ascii="Comic Sans MS" w:hAnsi="Comic Sans MS"/>
        </w:rPr>
        <w:t xml:space="preserve">Yukarıya çizilmiş doğrularla ilgili olarak aşağıdakilerden hangisi </w:t>
      </w:r>
      <w:r w:rsidRPr="00061DD3">
        <w:rPr>
          <w:rFonts w:ascii="Comic Sans MS" w:hAnsi="Comic Sans MS"/>
          <w:b/>
          <w:u w:val="single"/>
        </w:rPr>
        <w:t>doğrudur</w:t>
      </w:r>
      <w:r w:rsidRPr="00606301">
        <w:rPr>
          <w:rFonts w:ascii="Comic Sans MS" w:hAnsi="Comic Sans MS"/>
          <w:b/>
        </w:rPr>
        <w:t>?</w:t>
      </w:r>
    </w:p>
    <w:p w:rsidR="00387A79" w:rsidRPr="00606301" w:rsidRDefault="00387A79" w:rsidP="00BF2A1C">
      <w:pPr>
        <w:rPr>
          <w:rFonts w:ascii="Comic Sans MS" w:hAnsi="Comic Sans MS"/>
        </w:rPr>
      </w:pPr>
      <w:r>
        <w:rPr>
          <w:rFonts w:ascii="Comic Sans MS" w:hAnsi="Comic Sans MS"/>
        </w:rPr>
        <w:t>A)m ve s doğruları paralel doğrulardır.                           B)a ve s doğruları dik kesişen doğrulardır.                         C)Şekilde geniş açı yoktur.</w:t>
      </w:r>
    </w:p>
    <w:p w:rsidR="00387A79" w:rsidRDefault="00387A79" w:rsidP="00BF2A1C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3" o:spid="_x0000_s1086" type="#_x0000_t75" alt="10_kytl_m" style="position:absolute;margin-left:52.75pt;margin-top:20.8pt;width:27.9pt;height:28.5pt;z-index:251646464;visibility:visible">
            <v:imagedata r:id="rId28" o:title="" croptop="4488f" cropbottom="14624f" cropleft="31520f" cropright="2495f"/>
            <w10:wrap type="square"/>
          </v:shape>
        </w:pict>
      </w:r>
    </w:p>
    <w:p w:rsidR="00387A79" w:rsidRPr="00875155" w:rsidRDefault="00387A79" w:rsidP="00BF2A1C">
      <w:pPr>
        <w:rPr>
          <w:rFonts w:ascii="Comic Sans MS" w:hAnsi="Comic Sans MS"/>
          <w:b/>
        </w:rPr>
      </w:pPr>
      <w:r w:rsidRPr="00875155">
        <w:rPr>
          <w:rFonts w:ascii="Comic Sans MS" w:hAnsi="Comic Sans MS"/>
          <w:b/>
        </w:rPr>
        <w:t>16-</w:t>
      </w:r>
    </w:p>
    <w:p w:rsidR="00387A79" w:rsidRDefault="00387A79" w:rsidP="000E09B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87" type="#_x0000_t32" style="position:absolute;margin-left:66.45pt;margin-top:32.15pt;width:0;height:13.6pt;z-index:251647488" o:connectortype="straight">
            <v:stroke endarrow="block"/>
          </v:shape>
        </w:pict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 w:rsidRPr="00D65689">
        <w:rPr>
          <w:rFonts w:ascii="Comic Sans MS" w:hAnsi="Comic Sans MS"/>
          <w:noProof/>
          <w:sz w:val="24"/>
          <w:szCs w:val="24"/>
          <w:lang w:eastAsia="tr-TR"/>
        </w:rPr>
        <w:pict>
          <v:shape id="Resim 2" o:spid="_x0000_i1051" type="#_x0000_t75" alt="25_kytl_m" style="width:34.5pt;height:27pt;visibility:visible">
            <v:imagedata r:id="rId29" o:title="" croptop="6971f" cropbottom="14477f" cropleft="31514f" cropright="930f" blacklevel="-1966f"/>
          </v:shape>
        </w:pict>
      </w:r>
    </w:p>
    <w:p w:rsidR="00387A79" w:rsidRDefault="00387A79" w:rsidP="000E09B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</w:t>
      </w:r>
      <w:hyperlink r:id="rId30" w:history="1">
        <w:r w:rsidRPr="00D65689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" o:spid="_x0000_i1052" type="#_x0000_t75" alt="http://t2.gstatic.com/images?q=tbn:ANd9GcQyeiGTkkfzgavnoIGNXn8jDzTxqXQXZysJgnS26dPvmV98-dkdX8sCYaI" href="http://www.google.com.tr/imgres?imgurl=http://www.elaziz.net/vizyon/kumbara/images/turkcell_kumbara.jpg&amp;imgrefurl=http://www.elaziz.net/vizyon/kumbara/default.asp&amp;usg=__QbztAPq9tuw8VNI4MY2ohzQWW4A=&amp;h=1310&amp;w=800&amp;sz=148&amp;hl=tr&amp;start=34&amp;zoom=1&amp;tbnid=elmuKiLvRQWymM:&amp;tbnh=150&amp;tbnw=92&amp;ei=VNiDTZ_eDZD_4Aa92dnJCA&amp;prev=/images?q=kumbara&amp;start=20&amp;hl=tr&amp;sa=N&amp;tbs=isch:1&amp;itbs" style="width:69pt;height:51.75pt;visibility:visible" o:button="t">
              <v:fill o:detectmouseclick="t"/>
              <v:imagedata r:id="rId31" o:title=""/>
            </v:shape>
          </w:pict>
        </w:r>
      </w:hyperlink>
    </w:p>
    <w:p w:rsidR="00387A79" w:rsidRDefault="00387A79" w:rsidP="000E09B4">
      <w:pPr>
        <w:rPr>
          <w:rFonts w:ascii="Comic Sans MS" w:hAnsi="Comic Sans MS"/>
          <w:noProof/>
          <w:lang w:eastAsia="tr-TR"/>
        </w:rPr>
      </w:pPr>
      <w:r w:rsidRPr="000E09B4">
        <w:rPr>
          <w:rFonts w:ascii="Comic Sans MS" w:hAnsi="Comic Sans MS"/>
          <w:noProof/>
          <w:lang w:eastAsia="tr-TR"/>
        </w:rPr>
        <w:t xml:space="preserve">Her gün şekildeki kadar parayı kumbaraya  atan  </w:t>
      </w:r>
      <w:r>
        <w:rPr>
          <w:rFonts w:ascii="Comic Sans MS" w:hAnsi="Comic Sans MS"/>
          <w:noProof/>
          <w:lang w:eastAsia="tr-TR"/>
        </w:rPr>
        <w:t xml:space="preserve">Devran </w:t>
      </w:r>
      <w:r w:rsidRPr="000E09B4">
        <w:rPr>
          <w:rFonts w:ascii="Comic Sans MS" w:hAnsi="Comic Sans MS"/>
          <w:noProof/>
          <w:lang w:eastAsia="tr-TR"/>
        </w:rPr>
        <w:t xml:space="preserve"> 1 haftada kaç TL tasarruf eder ?</w:t>
      </w:r>
    </w:p>
    <w:p w:rsidR="00387A79" w:rsidRDefault="00387A79" w:rsidP="000E09B4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A)2</w:t>
      </w:r>
      <w:r w:rsidRPr="000E09B4">
        <w:rPr>
          <w:rFonts w:ascii="Comic Sans MS" w:hAnsi="Comic Sans MS"/>
          <w:noProof/>
          <w:lang w:eastAsia="tr-TR"/>
        </w:rPr>
        <w:t xml:space="preserve">TL </w:t>
      </w:r>
      <w:r>
        <w:rPr>
          <w:rFonts w:ascii="Comic Sans MS" w:hAnsi="Comic Sans MS"/>
          <w:noProof/>
          <w:lang w:eastAsia="tr-TR"/>
        </w:rPr>
        <w:t>45</w:t>
      </w:r>
      <w:r w:rsidRPr="000E09B4">
        <w:rPr>
          <w:rFonts w:ascii="Comic Sans MS" w:hAnsi="Comic Sans MS"/>
          <w:noProof/>
          <w:lang w:eastAsia="tr-TR"/>
        </w:rPr>
        <w:t xml:space="preserve">Kr   </w:t>
      </w:r>
      <w:r>
        <w:rPr>
          <w:rFonts w:ascii="Comic Sans MS" w:hAnsi="Comic Sans MS"/>
          <w:noProof/>
          <w:lang w:eastAsia="tr-TR"/>
        </w:rPr>
        <w:t xml:space="preserve">     </w:t>
      </w:r>
      <w:r w:rsidRPr="000E09B4">
        <w:rPr>
          <w:rFonts w:ascii="Comic Sans MS" w:hAnsi="Comic Sans MS"/>
          <w:noProof/>
          <w:lang w:eastAsia="tr-TR"/>
        </w:rPr>
        <w:t xml:space="preserve"> B)</w:t>
      </w:r>
      <w:r>
        <w:rPr>
          <w:rFonts w:ascii="Comic Sans MS" w:hAnsi="Comic Sans MS"/>
          <w:noProof/>
          <w:lang w:eastAsia="tr-TR"/>
        </w:rPr>
        <w:t>1 TL 6</w:t>
      </w:r>
      <w:r w:rsidRPr="000E09B4">
        <w:rPr>
          <w:rFonts w:ascii="Comic Sans MS" w:hAnsi="Comic Sans MS"/>
          <w:noProof/>
          <w:lang w:eastAsia="tr-TR"/>
        </w:rPr>
        <w:t>5</w:t>
      </w:r>
      <w:r>
        <w:rPr>
          <w:rFonts w:ascii="Comic Sans MS" w:hAnsi="Comic Sans MS"/>
          <w:noProof/>
          <w:lang w:eastAsia="tr-TR"/>
        </w:rPr>
        <w:t>Kr</w:t>
      </w:r>
      <w:r w:rsidRPr="000E09B4">
        <w:rPr>
          <w:rFonts w:ascii="Comic Sans MS" w:hAnsi="Comic Sans MS"/>
          <w:noProof/>
          <w:lang w:eastAsia="tr-TR"/>
        </w:rPr>
        <w:t xml:space="preserve">     </w:t>
      </w:r>
      <w:r>
        <w:rPr>
          <w:rFonts w:ascii="Comic Sans MS" w:hAnsi="Comic Sans MS"/>
          <w:noProof/>
          <w:lang w:eastAsia="tr-TR"/>
        </w:rPr>
        <w:t xml:space="preserve">  </w:t>
      </w:r>
      <w:r w:rsidRPr="000E09B4">
        <w:rPr>
          <w:rFonts w:ascii="Comic Sans MS" w:hAnsi="Comic Sans MS"/>
          <w:noProof/>
          <w:lang w:eastAsia="tr-TR"/>
        </w:rPr>
        <w:t xml:space="preserve"> C)</w:t>
      </w:r>
      <w:r>
        <w:rPr>
          <w:rFonts w:ascii="Comic Sans MS" w:hAnsi="Comic Sans MS"/>
          <w:noProof/>
          <w:lang w:eastAsia="tr-TR"/>
        </w:rPr>
        <w:t>35</w:t>
      </w:r>
      <w:r w:rsidRPr="000E09B4">
        <w:rPr>
          <w:rFonts w:ascii="Comic Sans MS" w:hAnsi="Comic Sans MS"/>
          <w:noProof/>
          <w:lang w:eastAsia="tr-TR"/>
        </w:rPr>
        <w:t>Kr</w:t>
      </w:r>
    </w:p>
    <w:p w:rsidR="00387A79" w:rsidRDefault="00387A79" w:rsidP="000E09B4">
      <w:pPr>
        <w:rPr>
          <w:rFonts w:ascii="Comic Sans MS" w:hAnsi="Comic Sans MS"/>
          <w:noProof/>
          <w:lang w:eastAsia="tr-TR"/>
        </w:rPr>
      </w:pPr>
    </w:p>
    <w:p w:rsidR="00387A79" w:rsidRDefault="00387A79" w:rsidP="000E09B4">
      <w:pPr>
        <w:rPr>
          <w:rFonts w:ascii="Comic Sans MS" w:hAnsi="Comic Sans MS"/>
          <w:noProof/>
          <w:lang w:eastAsia="tr-TR"/>
        </w:rPr>
      </w:pPr>
      <w:r w:rsidRPr="00875155">
        <w:rPr>
          <w:rFonts w:ascii="Comic Sans MS" w:hAnsi="Comic Sans MS"/>
          <w:b/>
          <w:noProof/>
          <w:lang w:eastAsia="tr-TR"/>
        </w:rPr>
        <w:t>17</w:t>
      </w:r>
      <w:r>
        <w:rPr>
          <w:rFonts w:ascii="Comic Sans MS" w:hAnsi="Comic Sans MS"/>
          <w:noProof/>
          <w:lang w:eastAsia="tr-TR"/>
        </w:rPr>
        <w:t xml:space="preserve">- Aşağıdaki resimlerin kaç tanesinde </w:t>
      </w:r>
      <w:r w:rsidRPr="00875155">
        <w:rPr>
          <w:rFonts w:ascii="Comic Sans MS" w:hAnsi="Comic Sans MS"/>
          <w:b/>
          <w:noProof/>
          <w:lang w:eastAsia="tr-TR"/>
        </w:rPr>
        <w:t xml:space="preserve">kesişen  doğru </w:t>
      </w:r>
      <w:r>
        <w:rPr>
          <w:rFonts w:ascii="Comic Sans MS" w:hAnsi="Comic Sans MS"/>
          <w:noProof/>
          <w:lang w:eastAsia="tr-TR"/>
        </w:rPr>
        <w:t xml:space="preserve">modelleri </w:t>
      </w:r>
      <w:r w:rsidRPr="00875155">
        <w:rPr>
          <w:rFonts w:ascii="Comic Sans MS" w:hAnsi="Comic Sans MS"/>
          <w:b/>
          <w:noProof/>
          <w:u w:val="single"/>
          <w:lang w:eastAsia="tr-TR"/>
        </w:rPr>
        <w:t>vardır?</w:t>
      </w:r>
    </w:p>
    <w:p w:rsidR="00387A79" w:rsidRPr="00875155" w:rsidRDefault="00387A79" w:rsidP="000E09B4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 w:rsidRPr="00875155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hyperlink r:id="rId32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51" o:spid="_x0000_i1053" type="#_x0000_t75" alt="http://t1.gstatic.com/images?q=tbn:ANd9GcQa6caKG10YPxDRDPtlZEILIePHRZ-ZqNM13JManY2xu9KBUalsOGujMPLM" href="http://www.google.com.tr/imgres?imgurl=http://ugurayteknikhirdavat.com/images/pergel/pergel.jpg&amp;imgrefurl=http://ugurayteknikhirdavat.com/pergel.asp&amp;usg=__GeZ0U3kxMJHyr1ZgObYFi-wstuw=&amp;h=263&amp;w=418&amp;sz=12&amp;hl=tr&amp;start=0&amp;zoom=1&amp;tbnid=HN-ZFuoCqH7GtM:&amp;tbnh=98&amp;tbnw=156&amp;ei=PCimTaumPM_LsgbhluWeCA&amp;prev=/search?q=PERGEL+resmi&amp;hl=tr&amp;sa=G&amp;biw=1003&amp;bih=539&amp;tbm=isch&amp;itbs=1&amp;iact=rc&amp;dur=401&amp;oei=MiimTb_6G4PctAbqzMSBBw&amp;page=1&amp;ndsp=18&amp;ved=1t:429,r:1,s:0&amp;tx=97&amp;ty=" style="width:69.75pt;height:44.25pt;visibility:visible" o:button="t">
              <v:fill o:detectmouseclick="t"/>
              <v:imagedata r:id="rId33" o:title=""/>
            </v:shape>
          </w:pict>
        </w:r>
      </w:hyperlink>
      <w:r w:rsidRPr="00875155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hyperlink r:id="rId34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48" o:spid="_x0000_i1054" type="#_x0000_t75" alt="http://t2.gstatic.com/images?q=tbn:ANd9GcSZf0mpjSMKmSgZe7sYKbLNwgpNomgOgHTpha_XPMOHI11tgMdPdLvXgPMD" href="http://www.google.com.tr/imgres?imgurl=http://www.pinokyo.org/resim/saat.jpg&amp;imgrefurl=http://www.pinokyo.org/programlar.php?m=15&amp;usg=__XeHZww7DH7eSz92hhyvNnaPjWXw=&amp;h=496&amp;w=495&amp;sz=47&amp;hl=tr&amp;start=0&amp;zoom=1&amp;tbnid=O49iBWsb-lPJwM:&amp;tbnh=111&amp;tbnw=111&amp;ei=HCimTbadAs_1sgbq8L2ZBw&amp;prev=/search?q=SAAT+resmi&amp;hl=tr&amp;sa=G&amp;biw=1003&amp;bih=539&amp;tbm=isch&amp;itbs=1&amp;iact=rc&amp;dur=130&amp;oei=HCimTbadAs_1sgbq8L2ZBw&amp;page=1&amp;ndsp=18&amp;ved=1t:429,r:0,s:0&amp;tx=70&amp;ty=" style="width:58.5pt;height:57.75pt;visibility:visible" o:button="t">
              <v:fill o:detectmouseclick="t"/>
              <v:imagedata r:id="rId35" o:title=""/>
            </v:shape>
          </w:pict>
        </w:r>
      </w:hyperlink>
      <w:r w:rsidRPr="00875155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hyperlink r:id="rId36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54" o:spid="_x0000_i1055" type="#_x0000_t75" alt="http://t3.gstatic.com/images?q=tbn:ANd9GcTckiAU_82RvLAn0HshLZ_qZakVA4zdKJ4tRXLnV6LWWttD6P1nllauigD-" href="http://www.google.com.tr/imgres?imgurl=http://www.yanginsondurme.com/urun_images/is_guvenligi/1/a tipi merdiven.jpg&amp;imgrefurl=http://www.yanginsondurme.com/product_detail.aspx?cID=76&amp;pID=209&amp;usg=__E4gz1tZyAXq9Yb-Frt820uIkdIE=&amp;h=425&amp;w=310&amp;sz=83&amp;hl=tr&amp;start=51&amp;zoom=1&amp;tbnid=H2oryaG7orI2qM:&amp;tbnh=124&amp;tbnw=90&amp;ei=diimTebwMsvAswar8bWsBw&amp;prev=/search?q=MERD%C4%B0VEN+resmi&amp;hl=tr&amp;sa=G&amp;biw=1003&amp;bih=539&amp;site=search&amp;tbm=isch&amp;itbs=1&amp;iact=rc&amp;dur=310&amp;oei=biimTd__NIXctAbgvrg6&amp;page=4&amp;ndsp=18&amp;ved=1t:429,r:7,s:51&amp;tx=48&amp;ty=" style="width:38.25pt;height:52.5pt;visibility:visible" o:button="t">
              <v:fill o:detectmouseclick="t"/>
              <v:imagedata r:id="rId37" o:title=""/>
            </v:shape>
          </w:pict>
        </w:r>
      </w:hyperlink>
      <w:r w:rsidRPr="00875155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hyperlink r:id="rId38" w:history="1">
        <w:r w:rsidRPr="00D6568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57" o:spid="_x0000_i1056" type="#_x0000_t75" alt="http://t0.gstatic.com/images?q=tbn:ANd9GcSBUhEdnj1aJ49K7BSDeNimghhEdBlhQFy_W6Ftf4lwmLIKc930MfWuVOywZg" href="http://www.google.com.tr/imgres?imgurl=http://www.marketingci.com/cocuklar_icin/ev.bmp&amp;imgrefurl=http://www.portakalonline.com/?pg=cocuklar_boyama&amp;usg=__uf5QzyoJlM8pvWsT_E6_sfY_MOs=&amp;h=444&amp;w=705&amp;sz=918&amp;hl=tr&amp;start=19&amp;zoom=1&amp;tbnid=F4mc42Y_VRy5SM:&amp;tbnh=103&amp;tbnw=164&amp;ei=pending&amp;prev=/search?q=ev+resmi+boyama&amp;hl=tr&amp;biw=1003&amp;bih=539&amp;site=search&amp;tbm=isch&amp;itbs=1&amp;iact=rc&amp;dur=230&amp;oei=myimTdbDLpKEswbCoeSkBw&amp;page=2&amp;ndsp=17&amp;ved=1t:429,r:9,s:19&amp;tx=117&amp;ty=" style="width:57pt;height:77.25pt;visibility:visible" o:button="t">
              <v:fill o:detectmouseclick="t"/>
              <v:imagedata r:id="rId39" o:title="" cropbottom="-102f" cropleft="19499f" cropright="15561f"/>
            </v:shape>
          </w:pict>
        </w:r>
      </w:hyperlink>
    </w:p>
    <w:p w:rsidR="00387A79" w:rsidRDefault="00387A79" w:rsidP="00BF2A1C">
      <w:pPr>
        <w:rPr>
          <w:rFonts w:ascii="Comic Sans MS" w:hAnsi="Comic Sans MS"/>
        </w:rPr>
      </w:pPr>
      <w:r>
        <w:rPr>
          <w:rFonts w:ascii="Comic Sans MS" w:hAnsi="Comic Sans MS"/>
        </w:rPr>
        <w:t>A)2                       B)3                        C)4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Pr="00874EA5" w:rsidRDefault="00387A79" w:rsidP="00874EA5">
      <w:pPr>
        <w:shd w:val="clear" w:color="auto" w:fill="FFFFFF"/>
        <w:rPr>
          <w:rFonts w:ascii="Comic Sans MS" w:hAnsi="Comic Sans MS" w:cs="Arial"/>
        </w:rPr>
      </w:pPr>
      <w:r w:rsidRPr="00874EA5">
        <w:rPr>
          <w:rFonts w:ascii="Comic Sans MS" w:hAnsi="Comic Sans MS" w:cs="Arial"/>
          <w:b/>
        </w:rPr>
        <w:t>18</w:t>
      </w:r>
      <w:r>
        <w:rPr>
          <w:rFonts w:ascii="Comic Sans MS" w:hAnsi="Comic Sans MS" w:cs="Arial"/>
        </w:rPr>
        <w:t>-</w:t>
      </w:r>
      <w:r w:rsidRPr="00874EA5">
        <w:rPr>
          <w:rFonts w:ascii="Comic Sans MS" w:hAnsi="Comic Sans MS" w:cs="Arial"/>
        </w:rPr>
        <w:t xml:space="preserve"> Bir terzi </w:t>
      </w:r>
      <w:r>
        <w:rPr>
          <w:rFonts w:ascii="Comic Sans MS" w:hAnsi="Comic Sans MS" w:cs="Arial"/>
        </w:rPr>
        <w:t>9</w:t>
      </w:r>
      <w:r w:rsidRPr="00874EA5">
        <w:rPr>
          <w:rFonts w:ascii="Comic Sans MS" w:hAnsi="Comic Sans MS" w:cs="Arial"/>
        </w:rPr>
        <w:t>m</w:t>
      </w:r>
      <w:r>
        <w:rPr>
          <w:rFonts w:ascii="Comic Sans MS" w:hAnsi="Comic Sans MS" w:cs="Arial"/>
        </w:rPr>
        <w:t>’lik</w:t>
      </w:r>
      <w:r w:rsidRPr="00874EA5">
        <w:rPr>
          <w:rFonts w:ascii="Comic Sans MS" w:hAnsi="Comic Sans MS" w:cs="Arial"/>
        </w:rPr>
        <w:t xml:space="preserve"> kumaşın önce </w:t>
      </w:r>
      <w:r>
        <w:rPr>
          <w:rFonts w:ascii="Comic Sans MS" w:hAnsi="Comic Sans MS" w:cs="Arial"/>
        </w:rPr>
        <w:t>2</w:t>
      </w:r>
      <w:r w:rsidRPr="00874EA5">
        <w:rPr>
          <w:rFonts w:ascii="Comic Sans MS" w:hAnsi="Comic Sans MS" w:cs="Arial"/>
        </w:rPr>
        <w:t xml:space="preserve">m </w:t>
      </w:r>
      <w:r>
        <w:rPr>
          <w:rFonts w:ascii="Comic Sans MS" w:hAnsi="Comic Sans MS" w:cs="Arial"/>
        </w:rPr>
        <w:t>76</w:t>
      </w:r>
      <w:r w:rsidRPr="00874EA5">
        <w:rPr>
          <w:rFonts w:ascii="Comic Sans MS" w:hAnsi="Comic Sans MS" w:cs="Arial"/>
        </w:rPr>
        <w:t xml:space="preserve">cm sini sonra  </w:t>
      </w:r>
      <w:r>
        <w:rPr>
          <w:rFonts w:ascii="Comic Sans MS" w:hAnsi="Comic Sans MS" w:cs="Arial"/>
        </w:rPr>
        <w:t>4</w:t>
      </w:r>
      <w:r w:rsidRPr="00874EA5">
        <w:rPr>
          <w:rFonts w:ascii="Comic Sans MS" w:hAnsi="Comic Sans MS" w:cs="Arial"/>
        </w:rPr>
        <w:t xml:space="preserve">m </w:t>
      </w:r>
      <w:r>
        <w:rPr>
          <w:rFonts w:ascii="Comic Sans MS" w:hAnsi="Comic Sans MS" w:cs="Arial"/>
        </w:rPr>
        <w:t>9</w:t>
      </w:r>
      <w:r w:rsidRPr="00874EA5">
        <w:rPr>
          <w:rFonts w:ascii="Comic Sans MS" w:hAnsi="Comic Sans MS" w:cs="Arial"/>
        </w:rPr>
        <w:t xml:space="preserve"> cm sini kullanıyor. Terzinin geriye ne kadar kumaşı kalır?</w:t>
      </w:r>
    </w:p>
    <w:p w:rsidR="00387A79" w:rsidRPr="00874EA5" w:rsidRDefault="00387A79" w:rsidP="00874EA5">
      <w:pPr>
        <w:rPr>
          <w:rFonts w:ascii="Comic Sans MS" w:hAnsi="Comic Sans MS" w:cs="Arial"/>
        </w:rPr>
      </w:pPr>
      <w:r w:rsidRPr="00874EA5">
        <w:rPr>
          <w:rFonts w:ascii="Comic Sans MS" w:hAnsi="Comic Sans MS" w:cs="Arial"/>
        </w:rPr>
        <w:t xml:space="preserve">A) </w:t>
      </w:r>
      <w:r>
        <w:rPr>
          <w:rFonts w:ascii="Comic Sans MS" w:hAnsi="Comic Sans MS" w:cs="Arial"/>
        </w:rPr>
        <w:t>5</w:t>
      </w:r>
      <w:r w:rsidRPr="00874EA5">
        <w:rPr>
          <w:rFonts w:ascii="Comic Sans MS" w:hAnsi="Comic Sans MS" w:cs="Arial"/>
        </w:rPr>
        <w:t xml:space="preserve">m </w:t>
      </w:r>
      <w:r>
        <w:rPr>
          <w:rFonts w:ascii="Comic Sans MS" w:hAnsi="Comic Sans MS" w:cs="Arial"/>
        </w:rPr>
        <w:t>75</w:t>
      </w:r>
      <w:r w:rsidRPr="00874EA5">
        <w:rPr>
          <w:rFonts w:ascii="Comic Sans MS" w:hAnsi="Comic Sans MS" w:cs="Arial"/>
        </w:rPr>
        <w:t xml:space="preserve">cm         B) </w:t>
      </w:r>
      <w:r>
        <w:rPr>
          <w:rFonts w:ascii="Comic Sans MS" w:hAnsi="Comic Sans MS" w:cs="Arial"/>
        </w:rPr>
        <w:t>6</w:t>
      </w:r>
      <w:r w:rsidRPr="00874EA5">
        <w:rPr>
          <w:rFonts w:ascii="Comic Sans MS" w:hAnsi="Comic Sans MS" w:cs="Arial"/>
        </w:rPr>
        <w:t xml:space="preserve">m </w:t>
      </w:r>
      <w:r>
        <w:rPr>
          <w:rFonts w:ascii="Comic Sans MS" w:hAnsi="Comic Sans MS" w:cs="Arial"/>
        </w:rPr>
        <w:t>8</w:t>
      </w:r>
      <w:r w:rsidRPr="00874EA5">
        <w:rPr>
          <w:rFonts w:ascii="Comic Sans MS" w:hAnsi="Comic Sans MS" w:cs="Arial"/>
        </w:rPr>
        <w:t xml:space="preserve">5cm       C) </w:t>
      </w:r>
      <w:r>
        <w:rPr>
          <w:rFonts w:ascii="Comic Sans MS" w:hAnsi="Comic Sans MS" w:cs="Arial"/>
        </w:rPr>
        <w:t>2</w:t>
      </w:r>
      <w:r w:rsidRPr="00874EA5">
        <w:rPr>
          <w:rFonts w:ascii="Comic Sans MS" w:hAnsi="Comic Sans MS" w:cs="Arial"/>
        </w:rPr>
        <w:t xml:space="preserve">m </w:t>
      </w:r>
      <w:r>
        <w:rPr>
          <w:rFonts w:ascii="Comic Sans MS" w:hAnsi="Comic Sans MS" w:cs="Arial"/>
        </w:rPr>
        <w:t>1</w:t>
      </w:r>
      <w:r w:rsidRPr="00874EA5">
        <w:rPr>
          <w:rFonts w:ascii="Comic Sans MS" w:hAnsi="Comic Sans MS" w:cs="Arial"/>
        </w:rPr>
        <w:t>5cm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Pr="00874EA5" w:rsidRDefault="00387A79" w:rsidP="00874EA5">
      <w:pPr>
        <w:ind w:right="-288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19-</w:t>
      </w:r>
      <w:r w:rsidRPr="00874EA5">
        <w:rPr>
          <w:rFonts w:ascii="Comic Sans MS" w:hAnsi="Comic Sans MS" w:cs="Arial"/>
        </w:rPr>
        <w:t xml:space="preserve"> Bir sinemada 350 kişi vardır. </w:t>
      </w:r>
      <w:r w:rsidRPr="002935A0">
        <w:rPr>
          <w:rFonts w:ascii="Comic Sans MS" w:hAnsi="Comic Sans MS" w:cs="Arial"/>
          <w:b/>
        </w:rPr>
        <w:t>Bayanların</w:t>
      </w:r>
      <w:r w:rsidRPr="00874EA5">
        <w:rPr>
          <w:rFonts w:ascii="Comic Sans MS" w:hAnsi="Comic Sans MS" w:cs="Arial"/>
        </w:rPr>
        <w:t xml:space="preserve"> sayısı 130'</w:t>
      </w:r>
      <w:r>
        <w:rPr>
          <w:rFonts w:ascii="Comic Sans MS" w:hAnsi="Comic Sans MS" w:cs="Arial"/>
        </w:rPr>
        <w:t>dur</w:t>
      </w:r>
      <w:r w:rsidRPr="00874EA5">
        <w:rPr>
          <w:rFonts w:ascii="Comic Sans MS" w:hAnsi="Comic Sans MS" w:cs="Arial"/>
        </w:rPr>
        <w:t xml:space="preserve">. </w:t>
      </w:r>
      <w:r w:rsidRPr="002935A0">
        <w:rPr>
          <w:rFonts w:ascii="Comic Sans MS" w:hAnsi="Comic Sans MS" w:cs="Arial"/>
          <w:b/>
        </w:rPr>
        <w:t>Bayların</w:t>
      </w:r>
      <w:r w:rsidRPr="00874EA5">
        <w:rPr>
          <w:rFonts w:ascii="Comic Sans MS" w:hAnsi="Comic Sans MS" w:cs="Arial"/>
        </w:rPr>
        <w:t xml:space="preserve"> sayısı çocukların sayısına </w:t>
      </w:r>
      <w:r w:rsidRPr="002935A0">
        <w:rPr>
          <w:rFonts w:ascii="Comic Sans MS" w:hAnsi="Comic Sans MS" w:cs="Arial"/>
          <w:b/>
        </w:rPr>
        <w:t xml:space="preserve">eşit </w:t>
      </w:r>
      <w:r w:rsidRPr="00874EA5">
        <w:rPr>
          <w:rFonts w:ascii="Comic Sans MS" w:hAnsi="Comic Sans MS" w:cs="Arial"/>
        </w:rPr>
        <w:t xml:space="preserve">olduğuna göre sinemada kaç </w:t>
      </w:r>
      <w:r w:rsidRPr="002935A0">
        <w:rPr>
          <w:rFonts w:ascii="Comic Sans MS" w:hAnsi="Comic Sans MS" w:cs="Arial"/>
          <w:b/>
        </w:rPr>
        <w:t>çocuk</w:t>
      </w:r>
      <w:r w:rsidRPr="00874EA5">
        <w:rPr>
          <w:rFonts w:ascii="Comic Sans MS" w:hAnsi="Comic Sans MS" w:cs="Arial"/>
        </w:rPr>
        <w:t xml:space="preserve"> vardır?</w:t>
      </w:r>
    </w:p>
    <w:p w:rsidR="00387A79" w:rsidRPr="00874EA5" w:rsidRDefault="00387A79" w:rsidP="00874EA5">
      <w:pPr>
        <w:rPr>
          <w:rFonts w:ascii="Comic Sans MS" w:hAnsi="Comic Sans MS" w:cs="Arial"/>
        </w:rPr>
      </w:pPr>
      <w:r w:rsidRPr="00874EA5">
        <w:rPr>
          <w:rFonts w:ascii="Comic Sans MS" w:hAnsi="Comic Sans MS" w:cs="Arial"/>
        </w:rPr>
        <w:t>A) 1</w:t>
      </w:r>
      <w:r>
        <w:rPr>
          <w:rFonts w:ascii="Comic Sans MS" w:hAnsi="Comic Sans MS" w:cs="Arial"/>
        </w:rPr>
        <w:t>1</w:t>
      </w:r>
      <w:r w:rsidRPr="00874EA5">
        <w:rPr>
          <w:rFonts w:ascii="Comic Sans MS" w:hAnsi="Comic Sans MS" w:cs="Arial"/>
        </w:rPr>
        <w:t xml:space="preserve">0           </w:t>
      </w:r>
      <w:r>
        <w:rPr>
          <w:rFonts w:ascii="Comic Sans MS" w:hAnsi="Comic Sans MS" w:cs="Arial"/>
        </w:rPr>
        <w:t xml:space="preserve"> </w:t>
      </w:r>
      <w:r w:rsidRPr="00874EA5">
        <w:rPr>
          <w:rFonts w:ascii="Comic Sans MS" w:hAnsi="Comic Sans MS" w:cs="Arial"/>
        </w:rPr>
        <w:t xml:space="preserve">   B) 1</w:t>
      </w:r>
      <w:r>
        <w:rPr>
          <w:rFonts w:ascii="Comic Sans MS" w:hAnsi="Comic Sans MS" w:cs="Arial"/>
        </w:rPr>
        <w:t>0</w:t>
      </w:r>
      <w:r w:rsidRPr="00874EA5">
        <w:rPr>
          <w:rFonts w:ascii="Comic Sans MS" w:hAnsi="Comic Sans MS" w:cs="Arial"/>
        </w:rPr>
        <w:t>0                   C)120</w:t>
      </w: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BF2A1C">
      <w:pPr>
        <w:rPr>
          <w:rFonts w:ascii="Comic Sans MS" w:hAnsi="Comic Sans MS"/>
        </w:rPr>
      </w:pPr>
    </w:p>
    <w:p w:rsidR="00387A79" w:rsidRDefault="00387A79" w:rsidP="0087515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88" type="#_x0000_t32" style="position:absolute;margin-left:181.15pt;margin-top:14.4pt;width:0;height:16.05pt;z-index:251672064" o:connectortype="straight"/>
        </w:pict>
      </w:r>
      <w:r>
        <w:rPr>
          <w:noProof/>
          <w:lang w:eastAsia="tr-TR"/>
        </w:rPr>
        <w:pict>
          <v:shape id="_x0000_s1089" type="#_x0000_t32" style="position:absolute;margin-left:150.55pt;margin-top:14.4pt;width:0;height:16.05pt;z-index:251661824" o:connectortype="straight"/>
        </w:pict>
      </w:r>
      <w:r>
        <w:rPr>
          <w:noProof/>
          <w:lang w:eastAsia="tr-TR"/>
        </w:rPr>
        <w:pict>
          <v:shape id="_x0000_s1090" type="#_x0000_t32" style="position:absolute;margin-left:150.55pt;margin-top:14.4pt;width:30.6pt;height:0;z-index:251662848" o:connectortype="straight"/>
        </w:pict>
      </w:r>
      <w:r>
        <w:rPr>
          <w:rFonts w:ascii="Comic Sans MS" w:hAnsi="Comic Sans MS"/>
          <w:b/>
        </w:rPr>
        <w:t>20</w:t>
      </w:r>
      <w:r>
        <w:rPr>
          <w:rFonts w:ascii="Comic Sans MS" w:hAnsi="Comic Sans MS"/>
        </w:rPr>
        <w:t>-</w:t>
      </w:r>
      <w:r>
        <w:rPr>
          <w:noProof/>
          <w:lang w:eastAsia="tr-TR"/>
        </w:rPr>
        <w:pict>
          <v:shape id="_x0000_s1091" type="#_x0000_t32" style="position:absolute;margin-left:166.65pt;margin-top:74pt;width:0;height:8.25pt;z-index:2516710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2" type="#_x0000_t32" style="position:absolute;margin-left:166.65pt;margin-top:54.5pt;width:0;height:9.1pt;z-index:25167001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3" type="#_x0000_t32" style="position:absolute;margin-left:166.65pt;margin-top:31.25pt;width:0;height:9.8pt;z-index:25166899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4" type="#_x0000_t32" style="position:absolute;margin-left:166.65pt;margin-top:5.8pt;width:0;height:13.5pt;z-index:2516679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5" type="#_x0000_t32" style="position:absolute;margin-left:114.9pt;margin-top:82.25pt;width:103.5pt;height:.05pt;z-index:2516669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6" type="#_x0000_t32" style="position:absolute;margin-left:218.4pt;margin-top:5.75pt;width:0;height:76.5pt;z-index:25166592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7" type="#_x0000_t32" style="position:absolute;margin-left:114.9pt;margin-top:5.8pt;width:0;height:76.45pt;z-index:2516648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8" type="#_x0000_t32" style="position:absolute;margin-left:114.9pt;margin-top:5.75pt;width:103.5pt;height:.05pt;z-index:25166387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9" type="#_x0000_t32" style="position:absolute;margin-left:36.9pt;margin-top:5.8pt;width:0;height:76.5pt;z-index:25165772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0" type="#_x0000_t32" style="position:absolute;margin-left:87.15pt;margin-top:5.8pt;width:0;height:76.45pt;z-index:25166080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1" type="#_x0000_t32" style="position:absolute;margin-left:36.9pt;margin-top:82.25pt;width:50.25pt;height:.05pt;z-index:25165977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2" type="#_x0000_t32" style="position:absolute;margin-left:36.9pt;margin-top:5.8pt;width:50.25pt;height:0;z-index:251658752;mso-position-horizontal-relative:text;mso-position-vertical-relative:text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387A79" w:rsidRPr="009A1B4B" w:rsidRDefault="00387A79" w:rsidP="00875155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 id="_x0000_s1103" type="#_x0000_t32" style="position:absolute;margin-left:150.55pt;margin-top:2.8pt;width:30.6pt;height:0;z-index:251673088" o:connectortype="straight"/>
        </w:pict>
      </w:r>
      <w:r>
        <w:rPr>
          <w:noProof/>
          <w:lang w:eastAsia="tr-TR"/>
        </w:rPr>
        <w:pict>
          <v:shape id="_x0000_s1104" type="#_x0000_t32" style="position:absolute;margin-left:92.15pt;margin-top:11.8pt;width:14.95pt;height:0;z-index:251678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5" type="#_x0000_t32" style="position:absolute;margin-left:150.55pt;margin-top:25.25pt;width:30.6pt;height:.05pt;z-index:251674112" o:connectortype="straight"/>
        </w:pict>
      </w:r>
      <w:r>
        <w:rPr>
          <w:noProof/>
          <w:lang w:eastAsia="tr-TR"/>
        </w:rPr>
        <w:pict>
          <v:shape id="_x0000_s1106" type="#_x0000_t32" style="position:absolute;margin-left:181.15pt;margin-top:25.25pt;width:0;height:15.5pt;z-index:251676160" o:connectortype="straight"/>
        </w:pict>
      </w:r>
      <w:r>
        <w:rPr>
          <w:noProof/>
          <w:lang w:eastAsia="tr-TR"/>
        </w:rPr>
        <w:pict>
          <v:shape id="_x0000_s1107" type="#_x0000_t32" style="position:absolute;margin-left:150.55pt;margin-top:25.25pt;width:0;height:15.5pt;z-index:251675136" o:connectortype="straight"/>
        </w:pict>
      </w:r>
      <w:r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Arial Black" w:hAnsi="Arial Black"/>
          <w:sz w:val="24"/>
          <w:szCs w:val="24"/>
        </w:rPr>
        <w:t>?</w:t>
      </w:r>
    </w:p>
    <w:p w:rsidR="00387A79" w:rsidRDefault="00387A79" w:rsidP="0087515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108" type="#_x0000_t32" style="position:absolute;margin-left:150.55pt;margin-top:11.55pt;width:30.6pt;height:.45pt;z-index:251677184" o:connectortype="straight"/>
        </w:pict>
      </w:r>
    </w:p>
    <w:p w:rsidR="00387A79" w:rsidRPr="009A1B4B" w:rsidRDefault="00387A79" w:rsidP="0087515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Yukarıdaki şekilde </w:t>
      </w:r>
      <w:r w:rsidRPr="00A95D33">
        <w:rPr>
          <w:rFonts w:ascii="Comic Sans MS" w:hAnsi="Comic Sans MS"/>
          <w:b/>
        </w:rPr>
        <w:t xml:space="preserve">katlandıktan sonra </w:t>
      </w:r>
      <w:r w:rsidRPr="00061DD3">
        <w:rPr>
          <w:rFonts w:ascii="Comic Sans MS" w:hAnsi="Comic Sans MS"/>
          <w:b/>
          <w:u w:val="single"/>
        </w:rPr>
        <w:t>kesilen</w:t>
      </w:r>
      <w:r w:rsidRPr="00A95D3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bir şeklin </w:t>
      </w:r>
      <w:r w:rsidRPr="00A95D33">
        <w:rPr>
          <w:rFonts w:ascii="Comic Sans MS" w:hAnsi="Comic Sans MS"/>
          <w:b/>
        </w:rPr>
        <w:t>açılmış hali</w:t>
      </w:r>
      <w:r>
        <w:rPr>
          <w:rFonts w:ascii="Comic Sans MS" w:hAnsi="Comic Sans MS"/>
        </w:rPr>
        <w:t xml:space="preserve"> gösterilmektedir.                   Buna göre </w:t>
      </w:r>
      <w:r w:rsidRPr="009A1B4B">
        <w:rPr>
          <w:rFonts w:ascii="Comic Sans MS" w:hAnsi="Comic Sans MS"/>
          <w:b/>
        </w:rPr>
        <w:t>kağıdın açılmadan önceki hali</w:t>
      </w:r>
      <w:r>
        <w:rPr>
          <w:rFonts w:ascii="Comic Sans MS" w:hAnsi="Comic Sans MS"/>
        </w:rPr>
        <w:t xml:space="preserve"> aşağıdakilerden </w:t>
      </w:r>
      <w:r w:rsidRPr="009A1B4B">
        <w:rPr>
          <w:rFonts w:ascii="Comic Sans MS" w:hAnsi="Comic Sans MS"/>
          <w:b/>
        </w:rPr>
        <w:t>hangisidir</w:t>
      </w:r>
      <w:r>
        <w:rPr>
          <w:rFonts w:ascii="Comic Sans MS" w:hAnsi="Comic Sans MS"/>
        </w:rPr>
        <w:t>?</w:t>
      </w:r>
    </w:p>
    <w:p w:rsidR="00387A79" w:rsidRPr="00A95D33" w:rsidRDefault="00387A79" w:rsidP="00A95D33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09" type="#_x0000_t32" style="position:absolute;margin-left:181.15pt;margin-top:23.15pt;width:0;height:14.3pt;z-index:251698688" o:connectortype="straight"/>
        </w:pict>
      </w:r>
      <w:r>
        <w:rPr>
          <w:noProof/>
          <w:lang w:eastAsia="tr-TR"/>
        </w:rPr>
        <w:pict>
          <v:shape id="_x0000_s1110" type="#_x0000_t32" style="position:absolute;margin-left:151.3pt;margin-top:23.15pt;width:29.85pt;height:0;z-index:251695616" o:connectortype="straight"/>
        </w:pict>
      </w:r>
      <w:r>
        <w:rPr>
          <w:noProof/>
          <w:lang w:eastAsia="tr-TR"/>
        </w:rPr>
        <w:pict>
          <v:shape id="_x0000_s1111" type="#_x0000_t32" style="position:absolute;margin-left:150.55pt;margin-top:23.15pt;width:0;height:14.3pt;z-index:251697664" o:connectortype="straight"/>
        </w:pict>
      </w:r>
      <w:r>
        <w:rPr>
          <w:noProof/>
          <w:lang w:eastAsia="tr-TR"/>
        </w:rPr>
        <w:pict>
          <v:shape id="_x0000_s1112" type="#_x0000_t32" style="position:absolute;margin-left:188.35pt;margin-top:4.15pt;width:1.35pt;height:78.1pt;flip:x;z-index:251694592" o:connectortype="straight"/>
        </w:pict>
      </w:r>
      <w:r>
        <w:rPr>
          <w:noProof/>
          <w:lang w:eastAsia="tr-TR"/>
        </w:rPr>
        <w:pict>
          <v:shape id="_x0000_s1113" type="#_x0000_t32" style="position:absolute;margin-left:136.05pt;margin-top:4.15pt;width:1.35pt;height:78.1pt;flip:x;z-index:251692544" o:connectortype="straight"/>
        </w:pict>
      </w:r>
      <w:r>
        <w:rPr>
          <w:noProof/>
          <w:lang w:eastAsia="tr-TR"/>
        </w:rPr>
        <w:pict>
          <v:shape id="_x0000_s1114" type="#_x0000_t32" style="position:absolute;margin-left:137.4pt;margin-top:4.15pt;width:52.3pt;height:0;z-index:251691520" o:connectortype="straight"/>
        </w:pict>
      </w:r>
      <w:r>
        <w:rPr>
          <w:noProof/>
          <w:lang w:eastAsia="tr-TR"/>
        </w:rPr>
        <w:pict>
          <v:shape id="_x0000_s1115" type="#_x0000_t32" style="position:absolute;margin-left:64.3pt;margin-top:23.15pt;width:0;height:14.3pt;z-index:251684352" o:connectortype="straight"/>
        </w:pict>
      </w:r>
      <w:r>
        <w:rPr>
          <w:noProof/>
          <w:lang w:eastAsia="tr-TR"/>
        </w:rPr>
        <w:pict>
          <v:shape id="_x0000_s1116" type="#_x0000_t32" style="position:absolute;margin-left:64.3pt;margin-top:23.15pt;width:12.2pt;height:0;flip:x;z-index:251683328" o:connectortype="straight"/>
        </w:pict>
      </w:r>
      <w:r>
        <w:rPr>
          <w:noProof/>
          <w:lang w:eastAsia="tr-TR"/>
        </w:rPr>
        <w:pict>
          <v:shape id="_x0000_s1117" type="#_x0000_t32" style="position:absolute;margin-left:76.5pt;margin-top:4.15pt;width:0;height:19pt;z-index:251681280" o:connectortype="straight"/>
        </w:pict>
      </w:r>
      <w:r>
        <w:rPr>
          <w:noProof/>
          <w:lang w:eastAsia="tr-TR"/>
        </w:rPr>
        <w:pict>
          <v:shape id="_x0000_s1118" type="#_x0000_t32" style="position:absolute;margin-left:24.2pt;margin-top:4.15pt;width:52.3pt;height:0;z-index:251680256" o:connectortype="straight"/>
        </w:pict>
      </w:r>
      <w:r>
        <w:rPr>
          <w:noProof/>
          <w:lang w:eastAsia="tr-TR"/>
        </w:rPr>
        <w:pict>
          <v:shape id="_x0000_s1119" type="#_x0000_t32" style="position:absolute;margin-left:22.85pt;margin-top:4.15pt;width:1.35pt;height:78.1pt;flip:x;z-index:251679232" o:connectortype="straight"/>
        </w:pict>
      </w:r>
      <w:r>
        <w:rPr>
          <w:rFonts w:ascii="Comic Sans MS" w:hAnsi="Comic Sans MS"/>
        </w:rPr>
        <w:t>A)</w:t>
      </w:r>
      <w:r w:rsidRPr="00A95D33">
        <w:rPr>
          <w:rFonts w:ascii="Comic Sans MS" w:hAnsi="Comic Sans MS"/>
        </w:rPr>
        <w:t xml:space="preserve">                                B)</w:t>
      </w:r>
    </w:p>
    <w:p w:rsidR="00387A79" w:rsidRPr="00BF2A1C" w:rsidRDefault="00387A79" w:rsidP="00BF2A1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20" type="#_x0000_t32" style="position:absolute;margin-left:181.15pt;margin-top:22.05pt;width:0;height:13.6pt;z-index:251702784" o:connectortype="straight"/>
        </w:pict>
      </w:r>
      <w:r>
        <w:rPr>
          <w:noProof/>
          <w:lang w:eastAsia="tr-TR"/>
        </w:rPr>
        <w:pict>
          <v:shape id="_x0000_s1121" type="#_x0000_t32" style="position:absolute;margin-left:151.3pt;margin-top:22.05pt;width:0;height:13.6pt;z-index:251700736" o:connectortype="straight"/>
        </w:pict>
      </w:r>
      <w:r>
        <w:rPr>
          <w:noProof/>
          <w:lang w:eastAsia="tr-TR"/>
        </w:rPr>
        <w:pict>
          <v:shape id="_x0000_s1122" type="#_x0000_t32" style="position:absolute;margin-left:151.3pt;margin-top:22.05pt;width:29.85pt;height:0;z-index:251699712" o:connectortype="straight"/>
        </w:pict>
      </w:r>
      <w:r>
        <w:rPr>
          <w:noProof/>
          <w:lang w:eastAsia="tr-TR"/>
        </w:rPr>
        <w:pict>
          <v:shape id="_x0000_s1123" type="#_x0000_t32" style="position:absolute;margin-left:150.55pt;margin-top:9.85pt;width:30.6pt;height:0;flip:x;z-index:251696640" o:connectortype="straight"/>
        </w:pict>
      </w:r>
      <w:r>
        <w:rPr>
          <w:noProof/>
          <w:lang w:eastAsia="tr-TR"/>
        </w:rPr>
        <w:pict>
          <v:shape id="_x0000_s1124" type="#_x0000_t32" style="position:absolute;margin-left:64.3pt;margin-top:22.05pt;width:0;height:13.6pt;z-index:251688448" o:connectortype="straight"/>
        </w:pict>
      </w:r>
      <w:r>
        <w:rPr>
          <w:noProof/>
          <w:lang w:eastAsia="tr-TR"/>
        </w:rPr>
        <w:pict>
          <v:shape id="_x0000_s1125" type="#_x0000_t32" style="position:absolute;margin-left:64.3pt;margin-top:22.05pt;width:12.2pt;height:0;flip:x;z-index:251687424" o:connectortype="straight"/>
        </w:pict>
      </w:r>
      <w:r>
        <w:rPr>
          <w:noProof/>
          <w:lang w:eastAsia="tr-TR"/>
        </w:rPr>
        <w:pict>
          <v:shape id="_x0000_s1126" type="#_x0000_t32" style="position:absolute;margin-left:76.5pt;margin-top:9.85pt;width:0;height:12.2pt;z-index:251686400" o:connectortype="straight"/>
        </w:pict>
      </w:r>
      <w:r>
        <w:rPr>
          <w:noProof/>
          <w:lang w:eastAsia="tr-TR"/>
        </w:rPr>
        <w:pict>
          <v:shape id="_x0000_s1127" type="#_x0000_t32" style="position:absolute;margin-left:64.3pt;margin-top:9.85pt;width:12.2pt;height:0;z-index:251685376" o:connectortype="straight"/>
        </w:pict>
      </w:r>
    </w:p>
    <w:p w:rsidR="00387A79" w:rsidRDefault="00387A79" w:rsidP="00BF2A1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128" type="#_x0000_t32" style="position:absolute;margin-left:151.3pt;margin-top:8.05pt;width:29.85pt;height:0;z-index:251701760" o:connectortype="straight"/>
        </w:pict>
      </w:r>
      <w:r>
        <w:rPr>
          <w:noProof/>
          <w:lang w:eastAsia="tr-TR"/>
        </w:rPr>
        <w:pict>
          <v:shape id="_x0000_s1129" type="#_x0000_t32" style="position:absolute;margin-left:137.4pt;margin-top:27pt;width:52.3pt;height:0;z-index:251693568" o:connectortype="straight"/>
        </w:pict>
      </w:r>
      <w:r>
        <w:rPr>
          <w:noProof/>
          <w:lang w:eastAsia="tr-TR"/>
        </w:rPr>
        <w:pict>
          <v:shape id="_x0000_s1130" type="#_x0000_t32" style="position:absolute;margin-left:76.5pt;margin-top:8pt;width:0;height:19pt;z-index:251690496" o:connectortype="straight"/>
        </w:pict>
      </w:r>
      <w:r>
        <w:rPr>
          <w:noProof/>
          <w:lang w:eastAsia="tr-TR"/>
        </w:rPr>
        <w:pict>
          <v:shape id="_x0000_s1131" type="#_x0000_t32" style="position:absolute;margin-left:64.3pt;margin-top:8pt;width:12.2pt;height:.05pt;z-index:251689472" o:connectortype="straight"/>
        </w:pict>
      </w:r>
      <w:r>
        <w:rPr>
          <w:noProof/>
          <w:lang w:eastAsia="tr-TR"/>
        </w:rPr>
        <w:pict>
          <v:shape id="_x0000_s1132" type="#_x0000_t32" style="position:absolute;margin-left:22.85pt;margin-top:27pt;width:53.65pt;height:0;z-index:251682304" o:connectortype="straight"/>
        </w:pict>
      </w:r>
    </w:p>
    <w:p w:rsidR="00387A79" w:rsidRDefault="00387A79" w:rsidP="00354A98">
      <w:pPr>
        <w:rPr>
          <w:rFonts w:ascii="Comic Sans MS" w:hAnsi="Comic Sans MS"/>
          <w:noProof/>
          <w:lang w:eastAsia="tr-TR"/>
        </w:rPr>
      </w:pPr>
      <w:hyperlink r:id="rId40" w:history="1">
        <w:r w:rsidRPr="00C26C3A">
          <w:rPr>
            <w:rStyle w:val="Hyperlink"/>
            <w:rFonts w:ascii="Tahoma" w:hAnsi="Tahoma" w:cs="Tahoma"/>
            <w:sz w:val="15"/>
            <w:szCs w:val="15"/>
          </w:rPr>
          <w:t>www.sorubak.com</w:t>
        </w:r>
      </w:hyperlink>
      <w:r>
        <w:rPr>
          <w:rFonts w:ascii="Tahoma" w:hAnsi="Tahoma" w:cs="Tahoma"/>
          <w:sz w:val="15"/>
          <w:szCs w:val="15"/>
        </w:rPr>
        <w:t xml:space="preserve"> </w:t>
      </w:r>
    </w:p>
    <w:p w:rsidR="00387A79" w:rsidRPr="00354A98" w:rsidRDefault="00387A79" w:rsidP="00354A98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 id="_x0000_s1133" type="#_x0000_t32" style="position:absolute;margin-left:96.2pt;margin-top:25.85pt;width:0;height:12.9pt;z-index:251708928" o:connectortype="straight"/>
        </w:pict>
      </w:r>
      <w:r>
        <w:rPr>
          <w:noProof/>
          <w:lang w:eastAsia="tr-TR"/>
        </w:rPr>
        <w:pict>
          <v:shape id="_x0000_s1134" type="#_x0000_t32" style="position:absolute;margin-left:81.8pt;margin-top:25.85pt;width:14.4pt;height:0;z-index:251707904" o:connectortype="straight"/>
        </w:pict>
      </w:r>
      <w:r>
        <w:rPr>
          <w:noProof/>
          <w:lang w:eastAsia="tr-TR"/>
        </w:rPr>
        <w:pict>
          <v:shape id="_x0000_s1135" type="#_x0000_t32" style="position:absolute;margin-left:132.25pt;margin-top:7.35pt;width:1.35pt;height:78.1pt;flip:x;z-index:251704832" o:connectortype="straight"/>
        </w:pict>
      </w:r>
      <w:r>
        <w:rPr>
          <w:noProof/>
          <w:lang w:eastAsia="tr-TR"/>
        </w:rPr>
        <w:pict>
          <v:shape id="_x0000_s1136" type="#_x0000_t32" style="position:absolute;margin-left:81.3pt;margin-top:7.35pt;width:52.3pt;height:0;z-index:251705856" o:connectortype="straight"/>
        </w:pict>
      </w:r>
      <w:r>
        <w:rPr>
          <w:noProof/>
          <w:lang w:eastAsia="tr-TR"/>
        </w:rPr>
        <w:pict>
          <v:shape id="_x0000_s1137" type="#_x0000_t32" style="position:absolute;margin-left:81.3pt;margin-top:7.35pt;width:1.35pt;height:78.1pt;flip:x;z-index:251703808" o:connectortype="straight"/>
        </w:pict>
      </w:r>
      <w:r>
        <w:rPr>
          <w:rFonts w:ascii="Comic Sans MS" w:hAnsi="Comic Sans MS"/>
          <w:noProof/>
          <w:lang w:eastAsia="tr-TR"/>
        </w:rPr>
        <w:t xml:space="preserve">                   C)</w:t>
      </w:r>
    </w:p>
    <w:p w:rsidR="00387A79" w:rsidRPr="00DC6659" w:rsidRDefault="00387A79" w:rsidP="00B07FE2">
      <w:pPr>
        <w:pStyle w:val="ListParagraph"/>
        <w:ind w:left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138" type="#_x0000_t32" style="position:absolute;margin-left:81.3pt;margin-top:36.25pt;width:14.9pt;height:0;z-index:251713024" o:connectortype="straight"/>
        </w:pict>
      </w:r>
      <w:r>
        <w:rPr>
          <w:noProof/>
          <w:lang w:eastAsia="tr-TR"/>
        </w:rPr>
        <w:pict>
          <v:shape id="_x0000_s1139" type="#_x0000_t32" style="position:absolute;margin-left:96.2pt;margin-top:24.7pt;width:0;height:11.55pt;z-index:251712000" o:connectortype="straight"/>
        </w:pict>
      </w:r>
      <w:r>
        <w:rPr>
          <w:noProof/>
          <w:lang w:eastAsia="tr-TR"/>
        </w:rPr>
        <w:pict>
          <v:shape id="_x0000_s1140" type="#_x0000_t32" style="position:absolute;margin-left:81.3pt;margin-top:24.7pt;width:14.9pt;height:.65pt;flip:y;z-index:251710976" o:connectortype="straight"/>
        </w:pict>
      </w:r>
      <w:r>
        <w:rPr>
          <w:noProof/>
          <w:lang w:eastAsia="tr-TR"/>
        </w:rPr>
        <w:pict>
          <v:shape id="_x0000_s1141" type="#_x0000_t32" style="position:absolute;margin-left:81.3pt;margin-top:11.1pt;width:14.9pt;height:0;z-index:251709952" o:connectortype="straight"/>
        </w:pict>
      </w:r>
      <w:r>
        <w:rPr>
          <w:noProof/>
          <w:lang w:eastAsia="tr-TR"/>
        </w:rPr>
        <w:pict>
          <v:shape id="_x0000_s1142" type="#_x0000_t32" style="position:absolute;margin-left:81.8pt;margin-top:57.8pt;width:52.3pt;height:0;z-index:251706880" o:connectortype="straight"/>
        </w:pict>
      </w:r>
    </w:p>
    <w:sectPr w:rsidR="00387A79" w:rsidRPr="00DC6659" w:rsidSect="00AD5894"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3B07"/>
    <w:multiLevelType w:val="hybridMultilevel"/>
    <w:tmpl w:val="FF8C3BC4"/>
    <w:lvl w:ilvl="0" w:tplc="AA728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737F6D"/>
    <w:multiLevelType w:val="hybridMultilevel"/>
    <w:tmpl w:val="A78AC746"/>
    <w:lvl w:ilvl="0" w:tplc="E2AC6E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72787D"/>
    <w:multiLevelType w:val="hybridMultilevel"/>
    <w:tmpl w:val="11DA2A64"/>
    <w:lvl w:ilvl="0" w:tplc="65F4CF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DD7303"/>
    <w:multiLevelType w:val="hybridMultilevel"/>
    <w:tmpl w:val="EB8AB17C"/>
    <w:lvl w:ilvl="0" w:tplc="82D21C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3C1FAC"/>
    <w:multiLevelType w:val="hybridMultilevel"/>
    <w:tmpl w:val="BD7E26E8"/>
    <w:lvl w:ilvl="0" w:tplc="C0540ED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9B3122"/>
    <w:multiLevelType w:val="hybridMultilevel"/>
    <w:tmpl w:val="7706BA66"/>
    <w:lvl w:ilvl="0" w:tplc="76D065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894"/>
    <w:rsid w:val="0000036E"/>
    <w:rsid w:val="00061DD3"/>
    <w:rsid w:val="000947D2"/>
    <w:rsid w:val="000B1744"/>
    <w:rsid w:val="000E09B4"/>
    <w:rsid w:val="001F0F85"/>
    <w:rsid w:val="0028794D"/>
    <w:rsid w:val="002935A0"/>
    <w:rsid w:val="002B184E"/>
    <w:rsid w:val="002D4F9A"/>
    <w:rsid w:val="00331383"/>
    <w:rsid w:val="00354A98"/>
    <w:rsid w:val="00387A79"/>
    <w:rsid w:val="0056306C"/>
    <w:rsid w:val="0059069C"/>
    <w:rsid w:val="005F36DC"/>
    <w:rsid w:val="00606301"/>
    <w:rsid w:val="00652ACF"/>
    <w:rsid w:val="0069272E"/>
    <w:rsid w:val="006A2FFC"/>
    <w:rsid w:val="00710554"/>
    <w:rsid w:val="0076170E"/>
    <w:rsid w:val="007A1202"/>
    <w:rsid w:val="0081157B"/>
    <w:rsid w:val="00874EA5"/>
    <w:rsid w:val="00875155"/>
    <w:rsid w:val="00972DB8"/>
    <w:rsid w:val="009A1B4B"/>
    <w:rsid w:val="00A938E4"/>
    <w:rsid w:val="00A95D33"/>
    <w:rsid w:val="00AD5894"/>
    <w:rsid w:val="00B07FE2"/>
    <w:rsid w:val="00B27D50"/>
    <w:rsid w:val="00B55CCA"/>
    <w:rsid w:val="00B71B3C"/>
    <w:rsid w:val="00BF2A1C"/>
    <w:rsid w:val="00C26C3A"/>
    <w:rsid w:val="00C46F22"/>
    <w:rsid w:val="00D01BD4"/>
    <w:rsid w:val="00D65689"/>
    <w:rsid w:val="00D97567"/>
    <w:rsid w:val="00DC6659"/>
    <w:rsid w:val="00F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7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7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5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A2FF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906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79" TargetMode="External"/><Relationship Id="rId18" Type="http://schemas.openxmlformats.org/officeDocument/2006/relationships/image" Target="media/image6.gif"/><Relationship Id="rId26" Type="http://schemas.openxmlformats.org/officeDocument/2006/relationships/hyperlink" Target="http://www.google.com.tr/imgres?imgurl=http://www.trbilim.com/wp-content/uploads/bisiklet.jpg&amp;imgrefurl=http://www.trbilim.com/bisiklet-sevgisi.html&amp;usg=__bkBAe3N683tIpNdzoZzP7H2FLdI=&amp;h=400&amp;w=500&amp;sz=102&amp;hl=tr&amp;start=12&amp;zoom=1&amp;tbnid=9KxFG-NRXjgN3M:&amp;tbnh=104&amp;tbnw=130&amp;ei=GSemTd-rK5GSswaU-JioBw&amp;prev=/search?q=B%C4%B0S%C4%B0KLET+resmi&amp;hl=tr&amp;sa=G&amp;biw=1003&amp;bih=539&amp;tbm=isch&amp;itbs=1" TargetMode="External"/><Relationship Id="rId39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9.gif"/><Relationship Id="rId34" Type="http://schemas.openxmlformats.org/officeDocument/2006/relationships/hyperlink" Target="http://www.google.com.tr/imgres?imgurl=http://www.pinokyo.org/resim/saat.jpg&amp;imgrefurl=http://www.pinokyo.org/programlar.php?m=15&amp;usg=__XeHZww7DH7eSz92hhyvNnaPjWXw=&amp;h=496&amp;w=495&amp;sz=47&amp;hl=tr&amp;start=0&amp;zoom=1&amp;tbnid=O49iBWsb-lPJwM:&amp;tbnh=111&amp;tbnw=111&amp;ei=HCimTbadAs_1sgbq8L2ZBw&amp;prev=/search?q=SAAT+resmi&amp;hl=tr&amp;sa=G&amp;biw=1003&amp;bih=539&amp;tbm=isch&amp;itbs=1&amp;iact=rc&amp;dur=130&amp;oei=HCimTbadAs_1sgbq8L2ZBw&amp;page=1&amp;ndsp=18&amp;ved=1t:429,r:0,s:0&amp;tx=70&amp;ty=67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google.com.tr/imgres?imgurl=http://gurunshop.com/backoffice/pictures/FABER-CASTELL-CANDY-PLASTIK-KILIFLI-SILGI-30-LU-_468_large.jpg&amp;imgrefurl=http://gurunshop.com/urun_detay.asp?pid=468&amp;usg=__6fzKpCzIG7FAyAEU5YcKbDL3eW4=&amp;h=301&amp;w=550&amp;sz=30&amp;hl=tr&amp;start=107&amp;zoom=1&amp;tbnid=7TzzExrWtZqwYM:&amp;tbnh=96&amp;tbnw=175&amp;ei=3falTcPYBI2TswbjofSJCA&amp;prev=/search?q=silgi+resmi&amp;hl=tr&amp;biw=1003&amp;bih=539&amp;site=search&amp;tbm=isch&amp;itbs=1&amp;iact=rc&amp;dur=0&amp;oei=k_alTdqrBIODswbV49isBw&amp;page=8&amp;ndsp=16&amp;ved=1t:429,r:0,s:107&amp;tx=43&amp;ty=29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79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6.jpeg"/><Relationship Id="rId38" Type="http://schemas.openxmlformats.org/officeDocument/2006/relationships/hyperlink" Target="http://www.google.com.tr/imgres?imgurl=http://www.marketingci.com/cocuklar_icin/ev.bmp&amp;imgrefurl=http://www.portakalonline.com/?pg=cocuklar_boyama&amp;usg=__uf5QzyoJlM8pvWsT_E6_sfY_MOs=&amp;h=444&amp;w=705&amp;sz=918&amp;hl=tr&amp;start=19&amp;zoom=1&amp;tbnid=F4mc42Y_VRy5SM:&amp;tbnh=103&amp;tbnw=164&amp;ei=pending&amp;prev=/search?q=ev+resmi+boyama&amp;hl=tr&amp;biw=1003&amp;bih=539&amp;site=search&amp;tbm=isch&amp;itbs=1&amp;iact=rc&amp;dur=230&amp;oei=myimTdbDLpKEswbCoeSkBw&amp;page=2&amp;ndsp=17&amp;ved=1t:429,r:9,s:19&amp;tx=117&amp;ty=5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79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4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printplast.com.tr/content/images/cetvel4.jpg&amp;imgrefurl=http://www.printplast.com.tr/index.php/promosyon-urunleri/&amp;usg=__HpUcnw3pOmtCwcvaDhq6RDuuxa4=&amp;h=287&amp;w=430&amp;sz=39&amp;hl=tr&amp;start=0&amp;zoom=1&amp;tbnid=Y6rRKDMmKbKpFM:&amp;tbnh=133&amp;tbnw=197&amp;ei=A_WlTf6vI8zAswanjs2eCA&amp;prev=/search?q=cetvel+resmi&amp;hl=tr&amp;sa=X&amp;biw=1003&amp;bih=539&amp;tbm=isch&amp;prmd=ivns&amp;itbs=1&amp;iact=rc&amp;dur=400&amp;oei=2vSlTemXE5DEtAbAlMmsBw&amp;page=1&amp;ndsp=15&amp;ved=1t:429,r:8,s:0&amp;tx=89&amp;ty=70" TargetMode="External"/><Relationship Id="rId24" Type="http://schemas.openxmlformats.org/officeDocument/2006/relationships/hyperlink" Target="http://www.google.com.tr/imgres?imgurl=http://www.gidateknik.com/wp-content/uploads/2009/03/ulke-golden.jpg&amp;imgrefurl=http://www.gidateknik.com/ulker-golden&amp;usg=__-Q0Ci-gkTVq4ilsYMqQJRVrjGK0=&amp;h=295&amp;w=295&amp;sz=24&amp;hl=tr&amp;start=1&amp;zoom=1&amp;tbnid=N6_jKF_SPsm0nM:&amp;tbnh=115&amp;tbnw=115&amp;ei=68B_TbzhC4vUsgbJ1qj5Bg&amp;prev=/images?q=%C3%BClker+%C3%A7ikolata+resimleri&amp;hl=tr&amp;sa=N&amp;tbs=isch:1&amp;itbs=1" TargetMode="External"/><Relationship Id="rId32" Type="http://schemas.openxmlformats.org/officeDocument/2006/relationships/hyperlink" Target="http://www.google.com.tr/imgres?imgurl=http://ugurayteknikhirdavat.com/images/pergel/pergel.jpg&amp;imgrefurl=http://ugurayteknikhirdavat.com/pergel.asp&amp;usg=__GeZ0U3kxMJHyr1ZgObYFi-wstuw=&amp;h=263&amp;w=418&amp;sz=12&amp;hl=tr&amp;start=0&amp;zoom=1&amp;tbnid=HN-ZFuoCqH7GtM:&amp;tbnh=98&amp;tbnw=156&amp;ei=PCimTaumPM_LsgbhluWeCA&amp;prev=/search?q=PERGEL+resmi&amp;hl=tr&amp;sa=G&amp;biw=1003&amp;bih=539&amp;tbm=isch&amp;itbs=1&amp;iact=rc&amp;dur=401&amp;oei=MiimTb_6G4PctAbqzMSBBw&amp;page=1&amp;ndsp=18&amp;ved=1t:429,r:1,s:0&amp;tx=97&amp;ty=29" TargetMode="External"/><Relationship Id="rId37" Type="http://schemas.openxmlformats.org/officeDocument/2006/relationships/image" Target="media/image18.jpeg"/><Relationship Id="rId40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.tr/imgres?imgurl=http://www.basarannkirtasiye.com/Medya/Urun/052153_plus.jpg&amp;imgrefurl=http://www.basarannkirtasiye.com/Kat/1-yazi-gerecleri/7-versatil-kalem/43-fc-grip-plus-versatil-kalem-07.html&amp;usg=__EJWpysyHVAKKKZ-hWOay2N4Y0MY=&amp;h=364&amp;w=500&amp;sz=87&amp;hl=tr&amp;start=71&amp;zoom=1&amp;tbnid=B0z4JUa6tYENUM:&amp;tbnh=116&amp;tbnw=159&amp;ei=pending&amp;prev=/search?q=kalem+resmi&amp;hl=tr&amp;biw=1003&amp;bih=539&amp;tbm=isch0,1697&amp;itbs=1&amp;biw=1003&amp;bih=539&amp;iact=rc&amp;dur=120&amp;oei=S_WlTaefJouHswaG0cj_Bg&amp;page=5&amp;ndsp=17&amp;ved=1t:429,r:1,s:71&amp;tx=95&amp;ty=16" TargetMode="External"/><Relationship Id="rId15" Type="http://schemas.openxmlformats.org/officeDocument/2006/relationships/hyperlink" Target="http://www.google.com.tr/imgres?imgurl=http://www.resimlive.com/data/media/899/suzuki-Cervo.jpg&amp;imgrefurl=http://www.resimlive.com/postcards.php?image_id=1251&amp;sessionid=87f8220d74d595119268e62c12d73493&amp;usg=__UZsZf5gNV905saRmWXbs-peFcnU=&amp;h=533&amp;w=800&amp;sz=72&amp;hl=tr&amp;start=0&amp;zoom=1&amp;tbnid=H_RFJnqnCAkpfM:&amp;tbnh=104&amp;tbnw=156&amp;ei=r_6lTfiXAcPRtAbOkdSQDA&amp;prev=/search?q=otomobil+resmi&amp;hl=tr&amp;biw=1003&amp;bih=539&amp;tbm=isch&amp;itbs=1&amp;iact=rc&amp;dur=130&amp;oei=r_6lTfiXAcPRtAbOkdSQDA&amp;page=1&amp;ndsp=15&amp;ved=1t:429,r:5,s:0&amp;tx=92&amp;ty=79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3.jpeg"/><Relationship Id="rId36" Type="http://schemas.openxmlformats.org/officeDocument/2006/relationships/hyperlink" Target="http://www.google.com.tr/imgres?imgurl=http://www.yanginsondurme.com/urun_images/is_guvenligi/1/a%20tipi%20merdiven.jpg&amp;imgrefurl=http://www.yanginsondurme.com/product_detail.aspx?cID=76&amp;pID=209&amp;usg=__E4gz1tZyAXq9Yb-Frt820uIkdIE=&amp;h=425&amp;w=310&amp;sz=83&amp;hl=tr&amp;start=51&amp;zoom=1&amp;tbnid=H2oryaG7orI2qM:&amp;tbnh=124&amp;tbnw=90&amp;ei=diimTebwMsvAswar8bWsBw&amp;prev=/search?q=MERD%C4%B0VEN+resmi&amp;hl=tr&amp;sa=G&amp;biw=1003&amp;bih=539&amp;site=search&amp;tbm=isch&amp;itbs=1&amp;iact=rc&amp;dur=310&amp;oei=biimTd__NIXctAbgvrg6&amp;page=4&amp;ndsp=18&amp;ved=1t:429,r:7,s:51&amp;tx=48&amp;ty=71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printplast.com.tr/content/images/cetvel4.jpg&amp;imgrefurl=http://www.printplast.com.tr/index.php/promosyon-urunleri/&amp;usg=__HpUcnw3pOmtCwcvaDhq6RDuuxa4=&amp;h=287&amp;w=430&amp;sz=39&amp;hl=tr&amp;start=9&amp;zoom=1&amp;tbnid=Y6rRKDMmKbKpFM:&amp;tbnh=84&amp;tbnw=126&amp;ei=2vSlTemXE5DEtAbAlMmsBw&amp;prev=/search?q=cetvel+resmi&amp;hl=tr&amp;sa=X&amp;biw=1003&amp;bih=539&amp;tbm=isch&amp;prmd=ivns&amp;itbs=1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google.com.tr/imgres?imgurl=http://image5.sahibinden.com/photos/62/79/58/13627958_vam.jpg&amp;imgrefurl=http://www.sahibinden.com/ilan/alisveris-diger-her-sey-diger-orjinal-bos-capyy-meyve-suyu-kutusu/detay&amp;usg=__cmFO_YtEdIESPwPINbJdjyN_PJI=&amp;h=360&amp;w=480&amp;sz=20&amp;hl=tr&amp;start=8&amp;zoom=1&amp;tbnid=2_QlWHroSX3MOM:&amp;tbnh=97&amp;tbnw=129&amp;ei=U4l-TZHRJsaX8QOAxpjLAw&amp;prev=/images?q=meyve+suyu+kutusu+resimleri&amp;hl=tr&amp;sa=X&amp;tbs=isch:1&amp;itbs=1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imgres?imgurl=http://www.elaziz.net/vizyon/kumbara/images/turkcell_kumbara.jpg&amp;imgrefurl=http://www.elaziz.net/vizyon/kumbara/default.asp&amp;usg=__QbztAPq9tuw8VNI4MY2ohzQWW4A=&amp;h=1310&amp;w=800&amp;sz=148&amp;hl=tr&amp;start=34&amp;zoom=1&amp;tbnid=elmuKiLvRQWymM:&amp;tbnh=150&amp;tbnw=92&amp;ei=VNiDTZ_eDZD_4Aa92dnJCA&amp;prev=/images?q=kumbara&amp;start=20&amp;hl=tr&amp;sa=N&amp;tbs=isch:1&amp;itbs=1" TargetMode="External"/><Relationship Id="rId35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1791</Words>
  <Characters>10211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 HANIM</cp:lastModifiedBy>
  <cp:revision>3</cp:revision>
  <cp:lastPrinted>2011-04-13T16:36:00Z</cp:lastPrinted>
  <dcterms:created xsi:type="dcterms:W3CDTF">2011-04-13T18:04:00Z</dcterms:created>
  <dcterms:modified xsi:type="dcterms:W3CDTF">2011-08-31T10:58:00Z</dcterms:modified>
</cp:coreProperties>
</file>